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R5-226665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Applicability of NSA CA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Israel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A83DEF" w:rsidR="001E41F3" w:rsidRDefault="00C322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3F1394" w:rsidR="001E41F3" w:rsidRDefault="00904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of CA test cases for NSA mode is currently FFS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C66B30" w:rsidR="001E41F3" w:rsidRDefault="00904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applicability spec to extend applicability of SA CA cases to NSA as well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35274A" w:rsidR="001E41F3" w:rsidRDefault="00C322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of CA PDSCH and CQI cases for NSA mode will remain FFS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5B09D2" w:rsidR="001E41F3" w:rsidRDefault="00904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AA273E" w14:textId="77777777" w:rsidR="002257BD" w:rsidRDefault="002257BD">
      <w:pPr>
        <w:rPr>
          <w:noProof/>
        </w:rPr>
        <w:sectPr w:rsidR="002257B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B01E83" w14:textId="77777777" w:rsidR="002257BD" w:rsidRPr="004A1425" w:rsidRDefault="002257BD" w:rsidP="002257BD">
      <w:pPr>
        <w:pStyle w:val="Heading3"/>
        <w:rPr>
          <w:rFonts w:eastAsia="Batang"/>
          <w:lang w:eastAsia="ja-JP"/>
        </w:rPr>
      </w:pPr>
      <w:bookmarkStart w:id="1" w:name="_Toc20936810"/>
      <w:bookmarkStart w:id="2" w:name="_Toc36713256"/>
      <w:bookmarkStart w:id="3" w:name="_Toc36713659"/>
      <w:bookmarkStart w:id="4" w:name="_Toc52217972"/>
      <w:bookmarkStart w:id="5" w:name="_Toc58499584"/>
      <w:bookmarkStart w:id="6" w:name="_Toc68538441"/>
      <w:bookmarkStart w:id="7" w:name="_Toc75510024"/>
      <w:bookmarkStart w:id="8" w:name="_Toc90971502"/>
      <w:bookmarkStart w:id="9" w:name="_Toc100158410"/>
      <w:bookmarkStart w:id="10" w:name="_Toc106878162"/>
      <w:r w:rsidRPr="004A1425">
        <w:rPr>
          <w:rFonts w:eastAsia="Batang"/>
          <w:lang w:eastAsia="ja-JP"/>
        </w:rPr>
        <w:lastRenderedPageBreak/>
        <w:t>4.1.4</w:t>
      </w:r>
      <w:r w:rsidRPr="004A1425">
        <w:rPr>
          <w:rFonts w:eastAsia="Batang"/>
          <w:lang w:eastAsia="ja-JP"/>
        </w:rPr>
        <w:tab/>
        <w:t>Performance conformance test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58F48C8" w14:textId="77777777" w:rsidR="002257BD" w:rsidRPr="004A1425" w:rsidRDefault="002257BD" w:rsidP="002257BD">
      <w:pPr>
        <w:pStyle w:val="TH"/>
        <w:rPr>
          <w:rFonts w:eastAsiaTheme="minorEastAsia"/>
        </w:rPr>
      </w:pPr>
      <w:r w:rsidRPr="004A1425">
        <w:t>Table 4.1.4-1: Applicability of performance test cases, ref. TS 38.521-4 [4]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2257BD" w:rsidRPr="004A1425" w14:paraId="182BB583" w14:textId="77777777" w:rsidTr="00510EF9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E7D52F" w14:textId="77777777" w:rsidR="002257BD" w:rsidRPr="004A1425" w:rsidRDefault="002257BD" w:rsidP="00510EF9">
            <w:pPr>
              <w:pStyle w:val="TAH"/>
            </w:pPr>
            <w:r w:rsidRPr="004A1425">
              <w:lastRenderedPageBreak/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EA2C37" w14:textId="77777777" w:rsidR="002257BD" w:rsidRPr="004A1425" w:rsidRDefault="002257BD" w:rsidP="00510EF9">
            <w:pPr>
              <w:pStyle w:val="TAH"/>
            </w:pPr>
            <w:r w:rsidRPr="004A1425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AF0009" w14:textId="77777777" w:rsidR="002257BD" w:rsidRPr="004A1425" w:rsidRDefault="002257BD" w:rsidP="00510EF9">
            <w:pPr>
              <w:pStyle w:val="TAH"/>
            </w:pPr>
            <w:r w:rsidRPr="004A1425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531B" w14:textId="77777777" w:rsidR="002257BD" w:rsidRPr="004A1425" w:rsidRDefault="002257BD" w:rsidP="00510EF9">
            <w:pPr>
              <w:pStyle w:val="TAH"/>
            </w:pPr>
            <w:r w:rsidRPr="004A1425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FDF3C6" w14:textId="77777777" w:rsidR="002257BD" w:rsidRPr="004A1425" w:rsidRDefault="002257BD" w:rsidP="00510EF9">
            <w:pPr>
              <w:pStyle w:val="TAH"/>
            </w:pPr>
            <w:r w:rsidRPr="004A1425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7DB8E9" w14:textId="77777777" w:rsidR="002257BD" w:rsidRPr="004A1425" w:rsidRDefault="002257BD" w:rsidP="00510EF9">
            <w:pPr>
              <w:pStyle w:val="TAH"/>
            </w:pPr>
            <w:r w:rsidRPr="004A1425">
              <w:t>Additional Information</w:t>
            </w:r>
          </w:p>
        </w:tc>
      </w:tr>
      <w:tr w:rsidR="002257BD" w:rsidRPr="004A1425" w14:paraId="136358FB" w14:textId="77777777" w:rsidTr="00510EF9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2786" w14:textId="77777777" w:rsidR="002257BD" w:rsidRPr="004A1425" w:rsidRDefault="002257BD" w:rsidP="00510EF9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1DB8" w14:textId="77777777" w:rsidR="002257BD" w:rsidRPr="004A1425" w:rsidRDefault="002257BD" w:rsidP="00510EF9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CDBE" w14:textId="77777777" w:rsidR="002257BD" w:rsidRPr="004A1425" w:rsidRDefault="002257BD" w:rsidP="00510EF9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F12C" w14:textId="77777777" w:rsidR="002257BD" w:rsidRPr="004A1425" w:rsidRDefault="002257BD" w:rsidP="00510EF9">
            <w:pPr>
              <w:pStyle w:val="TAH"/>
            </w:pPr>
            <w:r w:rsidRPr="004A1425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2EA1" w14:textId="77777777" w:rsidR="002257BD" w:rsidRPr="004A1425" w:rsidRDefault="002257BD" w:rsidP="00510EF9">
            <w:pPr>
              <w:pStyle w:val="TAH"/>
            </w:pPr>
            <w:r w:rsidRPr="004A1425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A3E4" w14:textId="77777777" w:rsidR="002257BD" w:rsidRPr="004A1425" w:rsidRDefault="002257BD" w:rsidP="00510EF9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2DA8" w14:textId="77777777" w:rsidR="002257BD" w:rsidRPr="004A1425" w:rsidRDefault="002257BD" w:rsidP="00510EF9">
            <w:pPr>
              <w:pStyle w:val="TAH"/>
            </w:pPr>
          </w:p>
        </w:tc>
      </w:tr>
      <w:tr w:rsidR="002257BD" w:rsidRPr="004A1425" w14:paraId="0C92A246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5594B94" w14:textId="77777777" w:rsidR="002257BD" w:rsidRPr="004A1425" w:rsidRDefault="002257BD" w:rsidP="00510EF9">
            <w:pPr>
              <w:pStyle w:val="TAL"/>
              <w:rPr>
                <w:b/>
              </w:rPr>
            </w:pPr>
            <w:r w:rsidRPr="004A1425"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B56806" w14:textId="77777777" w:rsidR="002257BD" w:rsidRPr="004A1425" w:rsidRDefault="002257BD" w:rsidP="00510EF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64804E" w14:textId="77777777" w:rsidR="002257BD" w:rsidRPr="004A1425" w:rsidRDefault="002257BD" w:rsidP="00510EF9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9AE6CF" w14:textId="77777777" w:rsidR="002257BD" w:rsidRPr="004A1425" w:rsidRDefault="002257BD" w:rsidP="00510EF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956F11" w14:textId="77777777" w:rsidR="002257BD" w:rsidRPr="004A1425" w:rsidRDefault="002257BD" w:rsidP="00510EF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D286D1" w14:textId="77777777" w:rsidR="002257BD" w:rsidRPr="004A1425" w:rsidRDefault="002257BD" w:rsidP="00510EF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8AB6C6" w14:textId="77777777" w:rsidR="002257BD" w:rsidRPr="004A1425" w:rsidRDefault="002257BD" w:rsidP="00510EF9">
            <w:pPr>
              <w:pStyle w:val="TAL"/>
              <w:rPr>
                <w:b/>
                <w:lang w:eastAsia="zh-CN"/>
              </w:rPr>
            </w:pPr>
          </w:p>
        </w:tc>
      </w:tr>
      <w:tr w:rsidR="002257BD" w:rsidRPr="004A1425" w14:paraId="3C134A46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6810D2" w14:textId="77777777" w:rsidR="002257BD" w:rsidRPr="004A1425" w:rsidRDefault="002257BD" w:rsidP="00510EF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5A4DBC" w14:textId="77777777" w:rsidR="002257BD" w:rsidRPr="004A1425" w:rsidRDefault="002257BD" w:rsidP="00510EF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651278" w14:textId="77777777" w:rsidR="002257BD" w:rsidRPr="004A1425" w:rsidRDefault="002257BD" w:rsidP="00510EF9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825206" w14:textId="77777777" w:rsidR="002257BD" w:rsidRPr="004A1425" w:rsidRDefault="002257BD" w:rsidP="00510EF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916E25" w14:textId="77777777" w:rsidR="002257BD" w:rsidRPr="004A1425" w:rsidRDefault="002257BD" w:rsidP="00510EF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3B639A" w14:textId="77777777" w:rsidR="002257BD" w:rsidRPr="004A1425" w:rsidRDefault="002257BD" w:rsidP="00510EF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68BC79" w14:textId="77777777" w:rsidR="002257BD" w:rsidRPr="004A1425" w:rsidRDefault="002257BD" w:rsidP="00510EF9">
            <w:pPr>
              <w:pStyle w:val="TAL"/>
              <w:rPr>
                <w:b/>
                <w:lang w:eastAsia="zh-CN"/>
              </w:rPr>
            </w:pPr>
          </w:p>
        </w:tc>
      </w:tr>
      <w:tr w:rsidR="002257BD" w:rsidRPr="004A1425" w14:paraId="4FBD5AA5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2184" w14:textId="77777777" w:rsidR="002257BD" w:rsidRPr="004A1425" w:rsidRDefault="002257BD" w:rsidP="00510EF9">
            <w:pPr>
              <w:pStyle w:val="TAL"/>
              <w:rPr>
                <w:bCs/>
              </w:rPr>
            </w:pPr>
            <w:r w:rsidRPr="004A1425">
              <w:t>5.2.2.1.1_1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A6BD" w14:textId="77777777" w:rsidR="002257BD" w:rsidRPr="004A1425" w:rsidRDefault="002257BD" w:rsidP="00510EF9">
            <w:pPr>
              <w:pStyle w:val="TAL"/>
              <w:rPr>
                <w:bCs/>
              </w:rPr>
            </w:pPr>
            <w:r w:rsidRPr="004A1425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55B5" w14:textId="77777777" w:rsidR="002257BD" w:rsidRPr="004A1425" w:rsidRDefault="002257BD" w:rsidP="00510EF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F1AC" w14:textId="77777777" w:rsidR="002257BD" w:rsidRPr="004A1425" w:rsidRDefault="002257BD" w:rsidP="00510EF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2323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AC6A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28EA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5AC16966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4A48" w14:textId="77777777" w:rsidR="002257BD" w:rsidRPr="004A1425" w:rsidRDefault="002257BD" w:rsidP="00510EF9">
            <w:pPr>
              <w:pStyle w:val="TAL"/>
              <w:rPr>
                <w:bCs/>
              </w:rPr>
            </w:pPr>
            <w:r w:rsidRPr="004A1425">
              <w:t>5.2.2.1.1_2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6A93" w14:textId="77777777" w:rsidR="002257BD" w:rsidRPr="004A1425" w:rsidRDefault="002257BD" w:rsidP="00510EF9">
            <w:pPr>
              <w:pStyle w:val="TAL"/>
            </w:pPr>
            <w:r w:rsidRPr="004A1425"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48A5" w14:textId="77777777" w:rsidR="002257BD" w:rsidRPr="004A1425" w:rsidRDefault="002257BD" w:rsidP="00510EF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A11A" w14:textId="77777777" w:rsidR="002257BD" w:rsidRPr="004A1425" w:rsidRDefault="002257BD" w:rsidP="00510EF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C015x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675F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63FB" w14:textId="77777777" w:rsidR="002257BD" w:rsidRPr="004A1425" w:rsidRDefault="002257BD" w:rsidP="00510EF9">
            <w:pPr>
              <w:pStyle w:val="TAL"/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5E11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04F0CC8D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42E0" w14:textId="77777777" w:rsidR="002257BD" w:rsidRPr="004A1425" w:rsidRDefault="002257BD" w:rsidP="00510EF9">
            <w:pPr>
              <w:pStyle w:val="TAL"/>
              <w:rPr>
                <w:bCs/>
              </w:rPr>
            </w:pPr>
            <w:r w:rsidRPr="004A1425">
              <w:t>5.2.2.1.2_1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5688" w14:textId="77777777" w:rsidR="002257BD" w:rsidRPr="004A1425" w:rsidRDefault="002257BD" w:rsidP="00510EF9">
            <w:pPr>
              <w:pStyle w:val="TAL"/>
            </w:pPr>
            <w:r w:rsidRPr="004A1425"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59FF" w14:textId="77777777" w:rsidR="002257BD" w:rsidRPr="004A1425" w:rsidRDefault="002257BD" w:rsidP="00510EF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8D7E" w14:textId="77777777" w:rsidR="002257BD" w:rsidRPr="004A1425" w:rsidRDefault="002257BD" w:rsidP="00510EF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C603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10D26" w14:textId="77777777" w:rsidR="002257BD" w:rsidRPr="004A1425" w:rsidRDefault="002257BD" w:rsidP="00510EF9">
            <w:pPr>
              <w:pStyle w:val="TAL"/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3D27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45F6F1C7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3E65C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t>5.2.2.1.3_1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9268C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9B82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8B1E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lang w:eastAsia="zh-CN"/>
              </w:rPr>
              <w:t>C015b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BCEA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2DA1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6469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0619E6E3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2CC5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</w:rPr>
              <w:t>5.2.2.1.4_1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545C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429D" w14:textId="77777777" w:rsidR="002257BD" w:rsidRPr="004A1425" w:rsidRDefault="002257BD" w:rsidP="00510EF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37CF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C015</w:t>
            </w:r>
            <w:r w:rsidRPr="004A1425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D192" w14:textId="77777777" w:rsidR="002257BD" w:rsidRPr="004A1425" w:rsidRDefault="002257BD" w:rsidP="00510EF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</w:rPr>
              <w:t>UEs supporting 5GS FDD FR1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cs="Arial"/>
              </w:rPr>
              <w:t>and additional DMRS for coex</w:t>
            </w:r>
            <w:r w:rsidRPr="004A1425">
              <w:rPr>
                <w:rFonts w:eastAsia="SimSun" w:cs="Arial"/>
                <w:lang w:eastAsia="zh-CN"/>
              </w:rPr>
              <w:t>istence</w:t>
            </w:r>
            <w:r w:rsidRPr="004A1425">
              <w:rPr>
                <w:rFonts w:cs="Arial"/>
              </w:rPr>
              <w:t xml:space="preserve"> with LTE CRS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B1EA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6315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751E23B9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462B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9FD5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A1C4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D1EA" w14:textId="77777777" w:rsidR="002257BD" w:rsidRPr="004A1425" w:rsidRDefault="002257BD" w:rsidP="00510EF9">
            <w:pPr>
              <w:pStyle w:val="TAL"/>
            </w:pPr>
            <w:r w:rsidRPr="004A1425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E58F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79FE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ACFC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712F7410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6ACB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  <w:lang w:eastAsia="zh-TW"/>
              </w:rPr>
              <w:t>5.2.2.1.6_1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A784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t xml:space="preserve">2Rx FDD FR1 PDSCH repetitions over multiple slots performance - </w:t>
            </w:r>
            <w:r w:rsidRPr="004A1425">
              <w:rPr>
                <w:lang w:eastAsia="zh-TW"/>
              </w:rPr>
              <w:t>2</w:t>
            </w:r>
            <w:r w:rsidRPr="004A1425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4E83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F672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TW"/>
              </w:rPr>
              <w:t>C120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3AD2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UEs supporting 5GS FDD FR1 and aggregationFactorDL &gt; 1 for PDSCH repetition multislots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6819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70CF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NOTE 1</w:t>
            </w:r>
          </w:p>
        </w:tc>
      </w:tr>
      <w:tr w:rsidR="002257BD" w:rsidRPr="004A1425" w14:paraId="64F0D301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72DD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553D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CD8A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12CF" w14:textId="77777777" w:rsidR="002257BD" w:rsidRPr="004A1425" w:rsidRDefault="002257BD" w:rsidP="00510EF9">
            <w:pPr>
              <w:pStyle w:val="TAL"/>
            </w:pPr>
            <w:r w:rsidRPr="004A1425">
              <w:t>C116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436D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PDSCH processing capability 2 and PDSCH mapping type B,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773B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C29C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5BF72A9A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C2A1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  <w:lang w:eastAsia="zh-TW"/>
              </w:rPr>
              <w:t>5.2.2.1.8_1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583A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t xml:space="preserve">2Rx FDD FR1 PDSCH pre-emption performance - </w:t>
            </w:r>
            <w:r w:rsidRPr="004A1425">
              <w:rPr>
                <w:lang w:eastAsia="zh-TW"/>
              </w:rPr>
              <w:t>2</w:t>
            </w:r>
            <w:r w:rsidRPr="004A1425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9CB0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C9D5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TW"/>
              </w:rPr>
              <w:t>C121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A535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UEs supporting 5GS FDD FR1 and PDSCH pre-emption indication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97E6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54DA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5CC9DD6F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3614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lastRenderedPageBreak/>
              <w:t>5.2.2.1.9_1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78D4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3582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838F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C099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DBCB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t>enhanced demodulation processing for HST-SFN joint transmission scheme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C23A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0FD9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3BA5AFDB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D0DA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19C2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t>2Rx FDD FR1 HST-DPS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E3CB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C50D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C152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698E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</w:t>
            </w:r>
            <w:r w:rsidRPr="004A1425">
              <w:rPr>
                <w:kern w:val="2"/>
                <w:lang w:eastAsia="zh-CN" w:bidi="ar"/>
              </w:rPr>
              <w:t xml:space="preserve">and number of active TCI states per BWP per CC </w:t>
            </w:r>
            <w:r w:rsidRPr="004A1425">
              <w:rPr>
                <w:lang w:eastAsia="zh-CN"/>
              </w:rPr>
              <w:t>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1A4B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8172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2C5B932B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3C4C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E2458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t xml:space="preserve">2Rx FDD FR1 PDSCH Single-DCI based SDM scheme performance - </w:t>
            </w:r>
            <w:r w:rsidRPr="004A1425">
              <w:rPr>
                <w:lang w:eastAsia="ja-JP"/>
              </w:rPr>
              <w:t>2</w:t>
            </w:r>
            <w:r w:rsidRPr="004A1425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4406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5DFD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t>C070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59B82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rPr>
                <w:bCs/>
                <w:iCs/>
              </w:rPr>
              <w:t>single DCI based spatial division multiplexing scheme</w:t>
            </w:r>
            <w:r w:rsidRPr="004A1425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B9F2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4C29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10EB0B15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9D08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0F86" w14:textId="77777777" w:rsidR="002257BD" w:rsidRPr="004A1425" w:rsidRDefault="002257BD" w:rsidP="00510EF9">
            <w:pPr>
              <w:pStyle w:val="TAL"/>
            </w:pPr>
            <w:r w:rsidRPr="004A1425">
              <w:t>2Rx FDD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7CCB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4DE9" w14:textId="77777777" w:rsidR="002257BD" w:rsidRPr="004A1425" w:rsidRDefault="002257BD" w:rsidP="00510EF9">
            <w:pPr>
              <w:pStyle w:val="TAL"/>
            </w:pPr>
            <w:r w:rsidRPr="004A1425">
              <w:t>C113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DF81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t>multi-DCI based multi-TRP</w:t>
            </w:r>
            <w:r w:rsidRPr="004A1425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1502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A999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19C6AA14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D675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1853" w14:textId="77777777" w:rsidR="002257BD" w:rsidRPr="004A1425" w:rsidRDefault="002257BD" w:rsidP="00510EF9">
            <w:pPr>
              <w:pStyle w:val="TAL"/>
            </w:pPr>
            <w:r w:rsidRPr="004A1425">
              <w:t>2Rx FDD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0F7A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A7AA" w14:textId="77777777" w:rsidR="002257BD" w:rsidRPr="004A1425" w:rsidRDefault="002257BD" w:rsidP="00510EF9">
            <w:pPr>
              <w:pStyle w:val="TAL"/>
            </w:pPr>
            <w:r w:rsidRPr="004A1425">
              <w:t>C114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179F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rPr>
                <w:bCs/>
                <w:iCs/>
              </w:rPr>
              <w:t>single DCI based FDMSchemeA</w:t>
            </w:r>
            <w:r w:rsidRPr="004A1425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1A23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6F6E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6B752C2D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6FF1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76FA" w14:textId="77777777" w:rsidR="002257BD" w:rsidRPr="004A1425" w:rsidRDefault="002257BD" w:rsidP="00510EF9">
            <w:pPr>
              <w:pStyle w:val="TAL"/>
            </w:pPr>
            <w:r w:rsidRPr="004A1425">
              <w:t>2Rx FDD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0333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A614" w14:textId="77777777" w:rsidR="002257BD" w:rsidRPr="004A1425" w:rsidRDefault="002257BD" w:rsidP="00510EF9">
            <w:pPr>
              <w:pStyle w:val="TAL"/>
            </w:pPr>
            <w:r w:rsidRPr="004A1425">
              <w:t>C115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2310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t>single-DCI based inter-slot TDM</w:t>
            </w:r>
            <w:r w:rsidRPr="004A1425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CF76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D9FA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2F9B21A7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AAD2" w14:textId="77777777" w:rsidR="002257BD" w:rsidRPr="004A1425" w:rsidRDefault="002257BD" w:rsidP="00510EF9">
            <w:pPr>
              <w:pStyle w:val="TAL"/>
              <w:rPr>
                <w:bCs/>
              </w:rPr>
            </w:pPr>
            <w:r w:rsidRPr="004A1425">
              <w:t>5.2.2.2.1_1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E022" w14:textId="77777777" w:rsidR="002257BD" w:rsidRPr="004A1425" w:rsidRDefault="002257BD" w:rsidP="00510EF9">
            <w:pPr>
              <w:pStyle w:val="TAL"/>
            </w:pPr>
            <w:r w:rsidRPr="004A1425"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216A" w14:textId="77777777" w:rsidR="002257BD" w:rsidRPr="004A1425" w:rsidRDefault="002257BD" w:rsidP="00510EF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A7AB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FB87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2A8E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  <w:p w14:paraId="0165727E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F2AA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32951835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C3FE" w14:textId="77777777" w:rsidR="002257BD" w:rsidRPr="004A1425" w:rsidRDefault="002257BD" w:rsidP="00510EF9">
            <w:pPr>
              <w:pStyle w:val="TAL"/>
              <w:rPr>
                <w:bCs/>
              </w:rPr>
            </w:pPr>
            <w:r w:rsidRPr="004A1425">
              <w:t>5.2.2.2.1_2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D1F0" w14:textId="77777777" w:rsidR="002257BD" w:rsidRPr="004A1425" w:rsidRDefault="002257BD" w:rsidP="00510EF9">
            <w:pPr>
              <w:pStyle w:val="TAL"/>
            </w:pPr>
            <w:r w:rsidRPr="004A1425"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9A36" w14:textId="77777777" w:rsidR="002257BD" w:rsidRPr="004A1425" w:rsidRDefault="002257BD" w:rsidP="00510EF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E208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C016</w:t>
            </w:r>
            <w:r w:rsidRPr="004A1425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33A2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A8D1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2108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606F4C86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7D1A" w14:textId="77777777" w:rsidR="002257BD" w:rsidRPr="004A1425" w:rsidRDefault="002257BD" w:rsidP="00510EF9">
            <w:pPr>
              <w:pStyle w:val="TAL"/>
              <w:rPr>
                <w:bCs/>
              </w:rPr>
            </w:pPr>
            <w:r w:rsidRPr="004A1425">
              <w:t>5.2.2.2.2_1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20BBD" w14:textId="77777777" w:rsidR="002257BD" w:rsidRPr="004A1425" w:rsidRDefault="002257BD" w:rsidP="00510EF9">
            <w:pPr>
              <w:pStyle w:val="TAL"/>
            </w:pPr>
            <w:r w:rsidRPr="004A1425"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1B77" w14:textId="77777777" w:rsidR="002257BD" w:rsidRPr="004A1425" w:rsidRDefault="002257BD" w:rsidP="00510EF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F7AD9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AFC5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09B5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493C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0FD0B7FA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A6B2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</w:rPr>
              <w:t>5.2.2.2.3_1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B15C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0730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A483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C016b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1AF7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5GS TDD FR1 and PDSCH mapping Type B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6CB8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9366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241402B6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B87A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</w:rPr>
              <w:lastRenderedPageBreak/>
              <w:t>5.2.2.2.4_1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052C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B558E" w14:textId="77777777" w:rsidR="002257BD" w:rsidRPr="004A1425" w:rsidRDefault="002257BD" w:rsidP="00510EF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0A12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C016y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1415" w14:textId="77777777" w:rsidR="002257BD" w:rsidRPr="004A1425" w:rsidRDefault="002257BD" w:rsidP="00510EF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</w:rPr>
              <w:t>UEs supporting 5GS TDD FR1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cs="Arial"/>
              </w:rPr>
              <w:t>and additional DMRS for coex</w:t>
            </w:r>
            <w:r w:rsidRPr="004A1425">
              <w:rPr>
                <w:rFonts w:eastAsia="SimSun" w:cs="Arial"/>
                <w:lang w:eastAsia="zh-CN"/>
              </w:rPr>
              <w:t>istence</w:t>
            </w:r>
            <w:r w:rsidRPr="004A1425">
              <w:rPr>
                <w:rFonts w:cs="Arial"/>
              </w:rPr>
              <w:t xml:space="preserve"> with LTE CRS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1E4D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D019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6469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7339F091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CF9E" w14:textId="77777777" w:rsidR="002257BD" w:rsidRPr="004A1425" w:rsidRDefault="002257BD" w:rsidP="00510EF9">
            <w:pPr>
              <w:pStyle w:val="TAL"/>
            </w:pPr>
            <w:r w:rsidRPr="004A1425">
              <w:t>5.2.2.2.5_1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AF87" w14:textId="77777777" w:rsidR="002257BD" w:rsidRPr="004A1425" w:rsidRDefault="002257BD" w:rsidP="00510EF9">
            <w:pPr>
              <w:pStyle w:val="TAL"/>
            </w:pPr>
            <w:r w:rsidRPr="004A1425"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7A53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CA969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D0E0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EFE7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322E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5AE719D3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CD0F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TW"/>
              </w:rPr>
              <w:t>5.2.2.2.6_1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7EF4" w14:textId="77777777" w:rsidR="002257BD" w:rsidRPr="004A1425" w:rsidRDefault="002257BD" w:rsidP="00510EF9">
            <w:pPr>
              <w:pStyle w:val="TAL"/>
            </w:pPr>
            <w:r w:rsidRPr="004A1425">
              <w:t xml:space="preserve">2Rx TDD FR1 PDSCH repetitions over multiple slots performance - </w:t>
            </w:r>
            <w:r w:rsidRPr="004A1425">
              <w:rPr>
                <w:lang w:eastAsia="zh-TW"/>
              </w:rPr>
              <w:t>2</w:t>
            </w:r>
            <w:r w:rsidRPr="004A1425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53EB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532F" w14:textId="77777777" w:rsidR="002257BD" w:rsidRPr="004A1425" w:rsidRDefault="002257BD" w:rsidP="00510EF9">
            <w:pPr>
              <w:pStyle w:val="TAL"/>
              <w:rPr>
                <w:lang w:eastAsia="zh-TW"/>
              </w:rPr>
            </w:pPr>
            <w:r w:rsidRPr="004A1425">
              <w:rPr>
                <w:lang w:eastAsia="zh-TW"/>
              </w:rPr>
              <w:t>C122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12CF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UEs supporting 5GS TDD FR1 and aggregationFactorDL &gt; 1 for PDSCH repetition multislots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55C9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B78B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NOTE 1</w:t>
            </w:r>
          </w:p>
        </w:tc>
      </w:tr>
      <w:tr w:rsidR="002257BD" w:rsidRPr="004A1425" w14:paraId="4AE1092C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94AF" w14:textId="77777777" w:rsidR="002257BD" w:rsidRPr="004A1425" w:rsidRDefault="002257BD" w:rsidP="00510EF9">
            <w:pPr>
              <w:pStyle w:val="TAL"/>
            </w:pPr>
            <w:r w:rsidRPr="004A1425">
              <w:t>5.2.2.2.7_1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E008" w14:textId="77777777" w:rsidR="002257BD" w:rsidRPr="004A1425" w:rsidRDefault="002257BD" w:rsidP="00510EF9">
            <w:pPr>
              <w:pStyle w:val="TAL"/>
            </w:pPr>
            <w:r w:rsidRPr="004A1425">
              <w:t>2Rx TDD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6076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424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1BC6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TDD FR1 and PDSCH processing capability 2 and PDSCH mapping type B,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3213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F71D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5F8A4628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BDB8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TW"/>
              </w:rPr>
              <w:t>5.2.2.2.8_1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026C" w14:textId="77777777" w:rsidR="002257BD" w:rsidRPr="004A1425" w:rsidRDefault="002257BD" w:rsidP="00510EF9">
            <w:pPr>
              <w:pStyle w:val="TAL"/>
            </w:pPr>
            <w:r w:rsidRPr="004A1425">
              <w:t xml:space="preserve">2Rx </w:t>
            </w:r>
            <w:r w:rsidRPr="004A1425">
              <w:rPr>
                <w:lang w:eastAsia="zh-TW"/>
              </w:rPr>
              <w:t>T</w:t>
            </w:r>
            <w:r w:rsidRPr="004A1425">
              <w:t xml:space="preserve">DD FR1 PDSCH pre-emption performance - </w:t>
            </w:r>
            <w:r w:rsidRPr="004A1425">
              <w:rPr>
                <w:lang w:eastAsia="zh-TW"/>
              </w:rPr>
              <w:t>2</w:t>
            </w:r>
            <w:r w:rsidRPr="004A1425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ED7B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7873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C123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BBC8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UEs supporting 5GS TDD FR1 and</w:t>
            </w:r>
            <w:r>
              <w:rPr>
                <w:lang w:eastAsia="zh-TW"/>
              </w:rPr>
              <w:t xml:space="preserve"> </w:t>
            </w:r>
            <w:r w:rsidRPr="004A1425">
              <w:rPr>
                <w:lang w:eastAsia="zh-TW"/>
              </w:rPr>
              <w:t>PDSCH pre-emption indication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9FA0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B144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15829F2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5F2C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zh-TW"/>
              </w:rPr>
              <w:t>5.2.2.2.9_1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F161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2Rx TDD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DA45" w14:textId="77777777" w:rsidR="002257BD" w:rsidRPr="004A1425" w:rsidRDefault="002257BD" w:rsidP="00510E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 w:rsidRPr="004A1425"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8693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7279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40DC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F48A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257BD" w:rsidRPr="004A1425" w14:paraId="21EC3498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249F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zh-TW"/>
              </w:rPr>
              <w:t>5.2.2.2.10_1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BD67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2Rx TDD FR1 HST DPS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09DD" w14:textId="77777777" w:rsidR="002257BD" w:rsidRPr="004A1425" w:rsidRDefault="002257BD" w:rsidP="00510E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 w:rsidRPr="004A1425"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1710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8800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160C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825F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257BD" w:rsidRPr="004A1425" w14:paraId="152C772F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A5E47" w14:textId="77777777" w:rsidR="002257BD" w:rsidRPr="004A1425" w:rsidRDefault="002257BD" w:rsidP="00510EF9">
            <w:pPr>
              <w:pStyle w:val="TAL"/>
            </w:pPr>
            <w:r w:rsidRPr="004A1425">
              <w:t>5.2.2.2.11_1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D50D" w14:textId="77777777" w:rsidR="002257BD" w:rsidRPr="004A1425" w:rsidRDefault="002257BD" w:rsidP="00510EF9">
            <w:pPr>
              <w:pStyle w:val="TAL"/>
            </w:pPr>
            <w:r w:rsidRPr="004A1425">
              <w:t xml:space="preserve">2Rx TDD FR1 PDSCH Single-DCI based SDM scheme performance - </w:t>
            </w:r>
            <w:r w:rsidRPr="004A1425">
              <w:rPr>
                <w:lang w:eastAsia="ja-JP"/>
              </w:rPr>
              <w:t>2</w:t>
            </w:r>
            <w:r w:rsidRPr="004A1425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0A59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BBC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3A5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rPr>
                <w:bCs/>
                <w:iCs/>
              </w:rPr>
              <w:t>single DCI based spatial division multiplexing scheme</w:t>
            </w:r>
            <w:r w:rsidRPr="004A1425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6031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E9B4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60E2985C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02EA" w14:textId="77777777" w:rsidR="002257BD" w:rsidRPr="004A1425" w:rsidRDefault="002257BD" w:rsidP="00510EF9">
            <w:pPr>
              <w:pStyle w:val="TAL"/>
            </w:pPr>
            <w:r w:rsidRPr="004A1425">
              <w:t>5.2.2.2.12_1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B7BB" w14:textId="77777777" w:rsidR="002257BD" w:rsidRPr="004A1425" w:rsidRDefault="002257BD" w:rsidP="00510EF9">
            <w:pPr>
              <w:pStyle w:val="TAL"/>
            </w:pPr>
            <w:r w:rsidRPr="004A1425">
              <w:t>2Rx TDD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49EA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6CB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C113a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EEEF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t>multi-DCI based multi-TRP</w:t>
            </w:r>
            <w:r w:rsidRPr="004A1425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33D9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CA52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29EBCEE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E2D3" w14:textId="77777777" w:rsidR="002257BD" w:rsidRPr="004A1425" w:rsidRDefault="002257BD" w:rsidP="00510EF9">
            <w:pPr>
              <w:pStyle w:val="TAL"/>
            </w:pPr>
            <w:r w:rsidRPr="004A1425">
              <w:t>5.2.2.2.13_1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BDF4" w14:textId="77777777" w:rsidR="002257BD" w:rsidRPr="004A1425" w:rsidRDefault="002257BD" w:rsidP="00510EF9">
            <w:pPr>
              <w:pStyle w:val="TAL"/>
            </w:pPr>
            <w:r w:rsidRPr="004A1425">
              <w:t>2Rx TDD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F284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6042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A78E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rPr>
                <w:bCs/>
                <w:iCs/>
              </w:rPr>
              <w:t>single DCI based FDMSchemeA</w:t>
            </w:r>
            <w:r w:rsidRPr="004A1425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DBDD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68A1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4F16BA1E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EB80" w14:textId="77777777" w:rsidR="002257BD" w:rsidRPr="004A1425" w:rsidRDefault="002257BD" w:rsidP="00510EF9">
            <w:pPr>
              <w:pStyle w:val="TAL"/>
            </w:pPr>
            <w:r w:rsidRPr="004A1425">
              <w:lastRenderedPageBreak/>
              <w:t>5.2.2.2.14_1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5CDA" w14:textId="77777777" w:rsidR="002257BD" w:rsidRPr="004A1425" w:rsidRDefault="002257BD" w:rsidP="00510EF9">
            <w:pPr>
              <w:pStyle w:val="TAL"/>
            </w:pPr>
            <w:r w:rsidRPr="004A1425">
              <w:t>2Rx TDD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D862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027D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5BEA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t>single-DCI based inter-slot TDM</w:t>
            </w:r>
            <w:r w:rsidRPr="004A1425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E611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EDA5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0735F639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EF4F" w14:textId="77777777" w:rsidR="002257BD" w:rsidRPr="004A1425" w:rsidRDefault="002257BD" w:rsidP="00510EF9">
            <w:pPr>
              <w:pStyle w:val="TAL"/>
              <w:rPr>
                <w:bCs/>
              </w:rPr>
            </w:pPr>
            <w:r w:rsidRPr="004A1425">
              <w:t>5.2.3.1.1_1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7E72" w14:textId="77777777" w:rsidR="002257BD" w:rsidRPr="004A1425" w:rsidRDefault="002257BD" w:rsidP="00510EF9">
            <w:pPr>
              <w:pStyle w:val="TAL"/>
            </w:pPr>
            <w:r w:rsidRPr="004A1425"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9F9A" w14:textId="77777777" w:rsidR="002257BD" w:rsidRPr="004A1425" w:rsidRDefault="002257BD" w:rsidP="00510EF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95A9" w14:textId="77777777" w:rsidR="002257BD" w:rsidRPr="004A1425" w:rsidRDefault="002257BD" w:rsidP="00510EF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4F82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UEs supporting 5GS FDD FR1</w:t>
            </w:r>
            <w:r w:rsidRPr="004A1425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0346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4E1F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A322956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9F08" w14:textId="77777777" w:rsidR="002257BD" w:rsidRPr="004A1425" w:rsidRDefault="002257BD" w:rsidP="00510EF9">
            <w:pPr>
              <w:pStyle w:val="TAL"/>
            </w:pPr>
            <w:r w:rsidRPr="004A1425">
              <w:t>5.2.3.1.1_2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C3D5" w14:textId="77777777" w:rsidR="002257BD" w:rsidRPr="004A1425" w:rsidRDefault="002257BD" w:rsidP="00510EF9">
            <w:pPr>
              <w:pStyle w:val="TAL"/>
            </w:pPr>
            <w:r w:rsidRPr="004A1425"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98A0" w14:textId="77777777" w:rsidR="002257BD" w:rsidRPr="004A1425" w:rsidRDefault="002257BD" w:rsidP="00510EF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E839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B218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</w:t>
            </w:r>
            <w:r w:rsidRPr="004A1425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FEF6" w14:textId="77777777" w:rsidR="002257BD" w:rsidRPr="004A1425" w:rsidRDefault="002257BD" w:rsidP="00510EF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FEB4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30D96C20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C24C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5.2.3.1.1_4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D9C4" w14:textId="77777777" w:rsidR="002257BD" w:rsidRPr="004A1425" w:rsidRDefault="002257BD" w:rsidP="00510EF9">
            <w:pPr>
              <w:pStyle w:val="TAL"/>
            </w:pPr>
            <w:r w:rsidRPr="004A1425"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0D4B" w14:textId="77777777" w:rsidR="002257BD" w:rsidRPr="004A1425" w:rsidRDefault="002257BD" w:rsidP="00510EF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CEF6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C017x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8F9B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</w:t>
            </w:r>
            <w:r w:rsidRPr="004A1425">
              <w:rPr>
                <w:rFonts w:eastAsia="SimSun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F7C9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C8FD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2C0BC242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D5C7" w14:textId="77777777" w:rsidR="002257BD" w:rsidRPr="004A1425" w:rsidRDefault="002257BD" w:rsidP="00510EF9">
            <w:pPr>
              <w:pStyle w:val="TAL"/>
            </w:pPr>
            <w:r w:rsidRPr="004A1425">
              <w:t>5.2.3.1.2_1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F815" w14:textId="77777777" w:rsidR="002257BD" w:rsidRPr="004A1425" w:rsidRDefault="002257BD" w:rsidP="00510EF9">
            <w:pPr>
              <w:pStyle w:val="TAL"/>
            </w:pPr>
            <w:r w:rsidRPr="004A1425"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E75E" w14:textId="77777777" w:rsidR="002257BD" w:rsidRPr="004A1425" w:rsidRDefault="002257BD" w:rsidP="00510EF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BB4B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0FC9" w14:textId="77777777" w:rsidR="002257BD" w:rsidRPr="004A1425" w:rsidRDefault="002257BD" w:rsidP="00510EF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UEs supporting 5GS FDD FR1</w:t>
            </w:r>
            <w:r w:rsidRPr="004A1425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5D05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8234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49CF70B2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2EBF" w14:textId="77777777" w:rsidR="002257BD" w:rsidRPr="004A1425" w:rsidRDefault="002257BD" w:rsidP="00510EF9">
            <w:pPr>
              <w:pStyle w:val="TAL"/>
            </w:pPr>
            <w:r w:rsidRPr="004A1425">
              <w:t>5.2.3.1.3_1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4E3F" w14:textId="77777777" w:rsidR="002257BD" w:rsidRPr="004A1425" w:rsidRDefault="002257BD" w:rsidP="00510EF9">
            <w:pPr>
              <w:pStyle w:val="TAL"/>
            </w:pPr>
            <w:r w:rsidRPr="004A1425"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A033" w14:textId="77777777" w:rsidR="002257BD" w:rsidRPr="004A1425" w:rsidRDefault="002257BD" w:rsidP="00510EF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B226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C017b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2BC1" w14:textId="77777777" w:rsidR="002257BD" w:rsidRPr="004A1425" w:rsidRDefault="002257BD" w:rsidP="00510EF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UEs supporting 5GS FDD FR1</w:t>
            </w:r>
            <w:r w:rsidRPr="004A1425">
              <w:rPr>
                <w:rFonts w:eastAsia="SimSun"/>
                <w:lang w:eastAsia="zh-CN"/>
              </w:rPr>
              <w:t xml:space="preserve"> and 4Rx antenna ports</w:t>
            </w:r>
            <w:r w:rsidRPr="004A1425">
              <w:t xml:space="preserve"> </w:t>
            </w:r>
            <w:r w:rsidRPr="004A1425">
              <w:rPr>
                <w:rFonts w:eastAsia="SimSun"/>
                <w:lang w:eastAsia="zh-CN"/>
              </w:rPr>
              <w:t>and PDSCH 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5DB0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  <w:p w14:paraId="7426E2DB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D510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2880652B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4B1C" w14:textId="77777777" w:rsidR="002257BD" w:rsidRPr="004A1425" w:rsidRDefault="002257BD" w:rsidP="00510EF9">
            <w:pPr>
              <w:pStyle w:val="TAL"/>
            </w:pPr>
            <w:r w:rsidRPr="004A1425">
              <w:t>5.2.3.1.4_1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40F9" w14:textId="77777777" w:rsidR="002257BD" w:rsidRPr="004A1425" w:rsidRDefault="002257BD" w:rsidP="00510EF9">
            <w:pPr>
              <w:pStyle w:val="TAL"/>
            </w:pPr>
            <w:r w:rsidRPr="004A1425"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5517" w14:textId="77777777" w:rsidR="002257BD" w:rsidRPr="004A1425" w:rsidRDefault="002257BD" w:rsidP="00510EF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F3BE1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C017</w:t>
            </w:r>
            <w:r w:rsidRPr="004A1425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9267E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FDD FR1</w:t>
            </w:r>
            <w:r w:rsidRPr="004A1425">
              <w:rPr>
                <w:rFonts w:eastAsia="SimSun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7DFF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91C1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47DFC514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E41B" w14:textId="77777777" w:rsidR="002257BD" w:rsidRPr="004A1425" w:rsidRDefault="002257BD" w:rsidP="00510EF9">
            <w:pPr>
              <w:pStyle w:val="TAL"/>
            </w:pPr>
            <w:r w:rsidRPr="004A1425">
              <w:t>5.2.3.1.5_1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D692" w14:textId="77777777" w:rsidR="002257BD" w:rsidRPr="004A1425" w:rsidRDefault="002257BD" w:rsidP="00510EF9">
            <w:pPr>
              <w:pStyle w:val="TAL"/>
            </w:pPr>
            <w:r w:rsidRPr="004A1425"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750E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8801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7A1C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65A8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9D91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157E2C58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5E57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TW"/>
              </w:rPr>
              <w:t>5.2.3.1.6_1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13C8" w14:textId="77777777" w:rsidR="002257BD" w:rsidRPr="004A1425" w:rsidRDefault="002257BD" w:rsidP="00510EF9">
            <w:pPr>
              <w:pStyle w:val="TAL"/>
            </w:pPr>
            <w:r w:rsidRPr="004A1425">
              <w:t xml:space="preserve">4Rx FDD FR1 PDSCH repetitions over multiple slots performance - </w:t>
            </w:r>
            <w:r w:rsidRPr="004A1425">
              <w:rPr>
                <w:lang w:eastAsia="zh-TW"/>
              </w:rPr>
              <w:t>2</w:t>
            </w:r>
            <w:r w:rsidRPr="004A1425">
              <w:t>x</w:t>
            </w:r>
            <w:r w:rsidRPr="004A1425">
              <w:rPr>
                <w:lang w:eastAsia="zh-TW"/>
              </w:rPr>
              <w:t>4</w:t>
            </w:r>
            <w:r w:rsidRPr="004A1425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DA50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162A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C124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20B2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UEs supporting 5GS FDD FR1 and aggregationFactorDL &gt; 1 for PDSCH repetition multislots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4BE4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zh-T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5426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NOTE 1</w:t>
            </w:r>
          </w:p>
        </w:tc>
      </w:tr>
      <w:tr w:rsidR="002257BD" w:rsidRPr="004A1425" w14:paraId="43FDF99C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ED3C" w14:textId="77777777" w:rsidR="002257BD" w:rsidRPr="004A1425" w:rsidRDefault="002257BD" w:rsidP="00510EF9">
            <w:pPr>
              <w:pStyle w:val="TAL"/>
            </w:pPr>
            <w:r w:rsidRPr="004A1425">
              <w:t>5.2.3.1.7_1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D24B" w14:textId="77777777" w:rsidR="002257BD" w:rsidRPr="004A1425" w:rsidRDefault="002257BD" w:rsidP="00510EF9">
            <w:pPr>
              <w:pStyle w:val="TAL"/>
            </w:pPr>
            <w:r w:rsidRPr="004A1425">
              <w:t>4Rx FDD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4344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4E2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64AA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A055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96CD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:rsidDel="00E230AE" w14:paraId="5E51F730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A5ED" w14:textId="77777777" w:rsidR="002257BD" w:rsidRPr="004A1425" w:rsidRDefault="002257BD" w:rsidP="00510EF9">
            <w:pPr>
              <w:pStyle w:val="TAL"/>
            </w:pPr>
            <w:r w:rsidRPr="004A1425">
              <w:t>5.2.3.1.8_1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16D2" w14:textId="77777777" w:rsidR="002257BD" w:rsidRPr="004A1425" w:rsidRDefault="002257BD" w:rsidP="00510EF9">
            <w:pPr>
              <w:pStyle w:val="TAL"/>
            </w:pPr>
            <w:r w:rsidRPr="004A1425">
              <w:t>4Rx FDD FR1 PDSCH pre-emption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1FB9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F2B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C169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C3AD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UEs supporting 5GS FDD FR1 and</w:t>
            </w:r>
            <w:r>
              <w:rPr>
                <w:lang w:eastAsia="zh-TW"/>
              </w:rPr>
              <w:t xml:space="preserve"> </w:t>
            </w:r>
            <w:r w:rsidRPr="004A1425">
              <w:rPr>
                <w:lang w:eastAsia="zh-TW"/>
              </w:rPr>
              <w:t xml:space="preserve">PDSCH pre-emption indication </w:t>
            </w:r>
            <w:r w:rsidRPr="004A1425"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86FB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41CC" w14:textId="77777777" w:rsidR="002257BD" w:rsidRPr="004A1425" w:rsidDel="00E230AE" w:rsidRDefault="002257BD" w:rsidP="00510EF9">
            <w:pPr>
              <w:pStyle w:val="TAL"/>
              <w:rPr>
                <w:lang w:eastAsia="zh-CN"/>
              </w:rPr>
            </w:pPr>
          </w:p>
        </w:tc>
      </w:tr>
      <w:tr w:rsidR="002257BD" w:rsidRPr="004A1425" w14:paraId="79424F91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E29A" w14:textId="77777777" w:rsidR="002257BD" w:rsidRPr="004A1425" w:rsidRDefault="002257BD" w:rsidP="00510EF9">
            <w:pPr>
              <w:pStyle w:val="TAL"/>
            </w:pPr>
            <w:r w:rsidRPr="004A1425">
              <w:t>5.2.3.1.9_1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F294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4</w:t>
            </w:r>
            <w:r w:rsidRPr="004A1425">
              <w:t>Rx FDD FR1 HST-SFN performance - 2x</w:t>
            </w:r>
            <w:r w:rsidRPr="004A1425">
              <w:rPr>
                <w:lang w:eastAsia="zh-CN"/>
              </w:rPr>
              <w:t>4</w:t>
            </w:r>
            <w:r w:rsidRPr="004A1425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004A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FFA2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C127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C14B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t>enhanced demodulation processing for HST-SFN joint transmission scheme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331C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A359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</w:p>
        </w:tc>
      </w:tr>
      <w:tr w:rsidR="002257BD" w:rsidRPr="004A1425" w14:paraId="335307D8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5D64" w14:textId="77777777" w:rsidR="002257BD" w:rsidRPr="004A1425" w:rsidRDefault="002257BD" w:rsidP="00510EF9">
            <w:pPr>
              <w:pStyle w:val="TAL"/>
            </w:pPr>
            <w:r w:rsidRPr="004A1425">
              <w:t>5.2.3.1.</w:t>
            </w:r>
            <w:r w:rsidRPr="004A1425">
              <w:rPr>
                <w:lang w:eastAsia="zh-CN"/>
              </w:rPr>
              <w:t>10</w:t>
            </w:r>
            <w:r w:rsidRPr="004A1425"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BEF0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</w:t>
            </w:r>
            <w:r w:rsidRPr="004A1425">
              <w:t>Rx FDD FR1 HST-DPS performance - 2x</w:t>
            </w:r>
            <w:r w:rsidRPr="004A1425">
              <w:rPr>
                <w:lang w:eastAsia="zh-CN"/>
              </w:rPr>
              <w:t>4</w:t>
            </w:r>
            <w:r w:rsidRPr="004A1425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CF89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8626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C154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2F4F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</w:t>
            </w:r>
            <w:r w:rsidRPr="004A1425">
              <w:rPr>
                <w:kern w:val="2"/>
                <w:lang w:eastAsia="zh-CN" w:bidi="ar"/>
              </w:rPr>
              <w:t xml:space="preserve">and number of active TCI states per BWP per CC </w:t>
            </w:r>
            <w:r w:rsidRPr="004A1425"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9276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8B83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2A5A98C9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A87D" w14:textId="77777777" w:rsidR="002257BD" w:rsidRPr="004A1425" w:rsidRDefault="002257BD" w:rsidP="00510EF9">
            <w:pPr>
              <w:pStyle w:val="TAL"/>
            </w:pPr>
            <w:r w:rsidRPr="004A1425">
              <w:lastRenderedPageBreak/>
              <w:t>5.2.3.1.11_1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C6DAB" w14:textId="77777777" w:rsidR="002257BD" w:rsidRPr="004A1425" w:rsidRDefault="002257BD" w:rsidP="00510EF9">
            <w:pPr>
              <w:pStyle w:val="TAL"/>
            </w:pPr>
            <w:r w:rsidRPr="004A1425">
              <w:t xml:space="preserve">4Rx FDD FR1 PDSCH Single-DCI based SDM scheme performance - </w:t>
            </w:r>
            <w:r w:rsidRPr="004A1425">
              <w:rPr>
                <w:lang w:eastAsia="ja-JP"/>
              </w:rPr>
              <w:t>2</w:t>
            </w:r>
            <w:r w:rsidRPr="004A1425">
              <w:t>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240C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9BA0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3CF8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rPr>
                <w:bCs/>
                <w:iCs/>
              </w:rPr>
              <w:t>single DCI based spatial division multiplexing scheme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A286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E3DD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4982C6C7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2877" w14:textId="77777777" w:rsidR="002257BD" w:rsidRPr="004A1425" w:rsidRDefault="002257BD" w:rsidP="00510EF9">
            <w:pPr>
              <w:pStyle w:val="TAL"/>
            </w:pPr>
            <w:r w:rsidRPr="004A1425">
              <w:t>5.2.3.1.12_1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4814" w14:textId="77777777" w:rsidR="002257BD" w:rsidRPr="004A1425" w:rsidRDefault="002257BD" w:rsidP="00510EF9">
            <w:pPr>
              <w:pStyle w:val="TAL"/>
            </w:pPr>
            <w:r w:rsidRPr="004A1425">
              <w:t>4Rx FDD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0202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B8ED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C113b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50C3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t>multi-DCI based multi-TRP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2A06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F235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10166DBC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8CF2" w14:textId="77777777" w:rsidR="002257BD" w:rsidRPr="004A1425" w:rsidRDefault="002257BD" w:rsidP="00510EF9">
            <w:pPr>
              <w:pStyle w:val="TAL"/>
            </w:pPr>
            <w:r w:rsidRPr="004A1425">
              <w:t>5.2.3.1.13_1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F2C9" w14:textId="77777777" w:rsidR="002257BD" w:rsidRPr="004A1425" w:rsidRDefault="002257BD" w:rsidP="00510EF9">
            <w:pPr>
              <w:pStyle w:val="TAL"/>
            </w:pPr>
            <w:r w:rsidRPr="004A1425">
              <w:t>4Rx FDD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DED0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AA9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C114b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C183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rPr>
                <w:bCs/>
                <w:iCs/>
              </w:rPr>
              <w:t>single DCI based FDMSchemeA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9EF4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9A62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3702D8E2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7E64" w14:textId="77777777" w:rsidR="002257BD" w:rsidRPr="004A1425" w:rsidRDefault="002257BD" w:rsidP="00510EF9">
            <w:pPr>
              <w:pStyle w:val="TAL"/>
            </w:pPr>
            <w:r w:rsidRPr="004A1425">
              <w:t>5.2.3.1.14_1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ABE8" w14:textId="77777777" w:rsidR="002257BD" w:rsidRPr="004A1425" w:rsidRDefault="002257BD" w:rsidP="00510EF9">
            <w:pPr>
              <w:pStyle w:val="TAL"/>
            </w:pPr>
            <w:r w:rsidRPr="004A1425">
              <w:t>4Rx FDD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9423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C6AD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AB06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t>single-DCI based inter-slot TDM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C64C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FF2A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211107A8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1BCA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5.2.3.2.1_1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C503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D983" w14:textId="77777777" w:rsidR="002257BD" w:rsidRPr="004A1425" w:rsidRDefault="002257BD" w:rsidP="00510EF9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843C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937E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01B9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D009</w:t>
            </w:r>
          </w:p>
          <w:p w14:paraId="68A5CB7B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0D25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2CCC843A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68E3" w14:textId="77777777" w:rsidR="002257BD" w:rsidRPr="004A1425" w:rsidRDefault="002257BD" w:rsidP="00510EF9">
            <w:pPr>
              <w:pStyle w:val="TAL"/>
            </w:pPr>
            <w:r w:rsidRPr="004A1425">
              <w:t>5.2.3.2.1_2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906C" w14:textId="77777777" w:rsidR="002257BD" w:rsidRPr="004A1425" w:rsidRDefault="002257BD" w:rsidP="00510EF9">
            <w:pPr>
              <w:pStyle w:val="TAL"/>
            </w:pPr>
            <w:r w:rsidRPr="004A1425"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75C5" w14:textId="77777777" w:rsidR="002257BD" w:rsidRPr="004A1425" w:rsidRDefault="002257BD" w:rsidP="00510EF9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EE0A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EFEC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CEA2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E288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3CD62123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729F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5.2.3.2.1_4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1787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660C0" w14:textId="77777777" w:rsidR="002257BD" w:rsidRPr="004A1425" w:rsidRDefault="002257BD" w:rsidP="00510EF9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5CE5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  <w:r w:rsidRPr="004A1425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AB168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C072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8AD7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21B66D1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1D0B" w14:textId="77777777" w:rsidR="002257BD" w:rsidRPr="004A1425" w:rsidRDefault="002257BD" w:rsidP="00510EF9">
            <w:pPr>
              <w:pStyle w:val="TAL"/>
            </w:pPr>
            <w:r w:rsidRPr="004A1425">
              <w:t>5.2.3.2.2_1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2D54" w14:textId="77777777" w:rsidR="002257BD" w:rsidRPr="004A1425" w:rsidRDefault="002257BD" w:rsidP="00510EF9">
            <w:pPr>
              <w:pStyle w:val="TAL"/>
            </w:pPr>
            <w:r w:rsidRPr="004A1425"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AC95" w14:textId="77777777" w:rsidR="002257BD" w:rsidRPr="004A1425" w:rsidRDefault="002257BD" w:rsidP="00510EF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AB65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FE50" w14:textId="77777777" w:rsidR="002257BD" w:rsidRPr="004A1425" w:rsidRDefault="002257BD" w:rsidP="00510EF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F484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D009</w:t>
            </w:r>
          </w:p>
          <w:p w14:paraId="216D414C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D62D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7CFCD347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647A" w14:textId="77777777" w:rsidR="002257BD" w:rsidRPr="004A1425" w:rsidRDefault="002257BD" w:rsidP="00510EF9">
            <w:pPr>
              <w:pStyle w:val="TAL"/>
            </w:pPr>
            <w:r w:rsidRPr="004A1425">
              <w:t>5.2.3.2.3_1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5C3B" w14:textId="77777777" w:rsidR="002257BD" w:rsidRPr="004A1425" w:rsidRDefault="002257BD" w:rsidP="00510EF9">
            <w:pPr>
              <w:pStyle w:val="TAL"/>
            </w:pPr>
            <w:r w:rsidRPr="004A1425"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4151" w14:textId="77777777" w:rsidR="002257BD" w:rsidRPr="004A1425" w:rsidRDefault="002257BD" w:rsidP="00510EF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79E5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2C3F" w14:textId="77777777" w:rsidR="002257BD" w:rsidRPr="004A1425" w:rsidRDefault="002257BD" w:rsidP="00510EF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 and PDSCH</w:t>
            </w:r>
            <w:r w:rsidRPr="004A1425">
              <w:t xml:space="preserve"> </w:t>
            </w:r>
            <w:r w:rsidRPr="004A1425">
              <w:rPr>
                <w:rFonts w:cs="Arial"/>
              </w:rPr>
              <w:t>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3D23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D009</w:t>
            </w:r>
          </w:p>
          <w:p w14:paraId="4AE52FCC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74E8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50C051ED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3352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5.2.3.2.4_1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9341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4Rx TDD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DC83" w14:textId="77777777" w:rsidR="002257BD" w:rsidRPr="004A1425" w:rsidRDefault="002257BD" w:rsidP="00510E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A1425">
              <w:rPr>
                <w:rFonts w:ascii="Arial" w:eastAsia="SimSun" w:hAnsi="Arial" w:cs="Arial"/>
                <w:sz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5465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</w:rPr>
              <w:t>C017z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997B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UEs supporting 5GS TDD FR1</w:t>
            </w:r>
            <w:r w:rsidRPr="004A1425">
              <w:rPr>
                <w:rFonts w:ascii="Arial" w:eastAsia="SimSun" w:hAnsi="Arial"/>
                <w:sz w:val="18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E803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A1425">
              <w:rPr>
                <w:rFonts w:ascii="Arial" w:hAnsi="Arial" w:cs="Arial"/>
                <w:sz w:val="18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9D40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2257BD" w:rsidRPr="004A1425" w14:paraId="259FEBAE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DB58" w14:textId="77777777" w:rsidR="002257BD" w:rsidRPr="004A1425" w:rsidRDefault="002257BD" w:rsidP="00510EF9">
            <w:pPr>
              <w:pStyle w:val="TAL"/>
            </w:pPr>
            <w:r w:rsidRPr="004A1425">
              <w:t>5.2.3.2.5_1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AE89" w14:textId="77777777" w:rsidR="002257BD" w:rsidRPr="004A1425" w:rsidRDefault="002257BD" w:rsidP="00510EF9">
            <w:pPr>
              <w:pStyle w:val="TAL"/>
            </w:pPr>
            <w:r w:rsidRPr="004A1425"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A972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2EA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1435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0BCB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6314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51059615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3DF8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TW"/>
              </w:rPr>
              <w:t>5.2.3.2.6_1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F8B6" w14:textId="77777777" w:rsidR="002257BD" w:rsidRPr="004A1425" w:rsidRDefault="002257BD" w:rsidP="00510EF9">
            <w:pPr>
              <w:pStyle w:val="TAL"/>
            </w:pPr>
            <w:r w:rsidRPr="004A1425">
              <w:t xml:space="preserve">4Rx TDD FR1 PDSCH repetitions over multiple slots performance - </w:t>
            </w:r>
            <w:r w:rsidRPr="004A1425">
              <w:rPr>
                <w:lang w:eastAsia="zh-TW"/>
              </w:rPr>
              <w:t>2</w:t>
            </w:r>
            <w:r w:rsidRPr="004A1425">
              <w:t>x</w:t>
            </w:r>
            <w:r w:rsidRPr="004A1425">
              <w:rPr>
                <w:lang w:eastAsia="zh-TW"/>
              </w:rPr>
              <w:t>4</w:t>
            </w:r>
            <w:r w:rsidRPr="004A1425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18A3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10BD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C125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EF3C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UEs supporting 5GS TDD FR1 and aggregationFactorDL &gt; 1 for PDSCH repetition multislots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C310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16CC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NOTE 1</w:t>
            </w:r>
          </w:p>
        </w:tc>
      </w:tr>
      <w:tr w:rsidR="002257BD" w:rsidRPr="004A1425" w14:paraId="4DFC4CBE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74C6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5.2.3.2.7_1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C544" w14:textId="77777777" w:rsidR="002257BD" w:rsidRPr="004A1425" w:rsidRDefault="002257BD" w:rsidP="00510EF9">
            <w:pPr>
              <w:pStyle w:val="TAL"/>
            </w:pPr>
            <w:r w:rsidRPr="004A1425">
              <w:t>4Rx TDD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ACC6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1780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4ED0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TDD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35B6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7124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3F75AAFE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E69E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lastRenderedPageBreak/>
              <w:t>5.2.3.2.8_1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342F" w14:textId="77777777" w:rsidR="002257BD" w:rsidRPr="004A1425" w:rsidRDefault="002257BD" w:rsidP="00510EF9">
            <w:pPr>
              <w:pStyle w:val="TAL"/>
            </w:pPr>
            <w:r w:rsidRPr="004A1425">
              <w:rPr>
                <w:rFonts w:eastAsia="Malgun Gothic"/>
              </w:rPr>
              <w:t xml:space="preserve">4Rx </w:t>
            </w:r>
            <w:r w:rsidRPr="004A1425">
              <w:rPr>
                <w:rFonts w:eastAsia="Malgun Gothic"/>
                <w:lang w:eastAsia="zh-TW"/>
              </w:rPr>
              <w:t>T</w:t>
            </w:r>
            <w:r w:rsidRPr="004A1425">
              <w:rPr>
                <w:rFonts w:eastAsia="Malgun Gothic"/>
              </w:rPr>
              <w:t xml:space="preserve">DD FR1 PDSCH pre-emption performance - </w:t>
            </w:r>
            <w:r w:rsidRPr="004A1425">
              <w:rPr>
                <w:rFonts w:eastAsia="Malgun Gothic"/>
                <w:lang w:eastAsia="zh-TW"/>
              </w:rPr>
              <w:t>2</w:t>
            </w:r>
            <w:r w:rsidRPr="004A1425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C16C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179E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C170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B189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 xml:space="preserve">UEs supporting 5GS TDD FR1 and PDSCH pre-emption indication </w:t>
            </w:r>
            <w:r w:rsidRPr="004A1425"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A3E5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5AD6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65AD831F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B7CE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5.2.3.2.9_1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1209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4Rx TDD FR1 HST-SFN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9F95" w14:textId="77777777" w:rsidR="002257BD" w:rsidRPr="004A1425" w:rsidRDefault="002257BD" w:rsidP="00510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1FCC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BAF1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5D42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A1425">
              <w:rPr>
                <w:rFonts w:ascii="Arial" w:hAnsi="Arial" w:cs="Arial"/>
                <w:sz w:val="18"/>
              </w:rPr>
              <w:t>D010</w:t>
            </w:r>
          </w:p>
          <w:p w14:paraId="73D67F2C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4A1425">
              <w:rPr>
                <w:rFonts w:ascii="Arial" w:hAnsi="Arial" w:cs="Arial"/>
                <w:sz w:val="18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9ECB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57BD" w:rsidRPr="004A1425" w14:paraId="3D570321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3100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5.2.3.2.10_1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A6B1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4Rx TDD FR1 HST DPS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980A" w14:textId="77777777" w:rsidR="002257BD" w:rsidRPr="004A1425" w:rsidRDefault="002257BD" w:rsidP="00510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72E6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D566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64E0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A1425">
              <w:rPr>
                <w:rFonts w:ascii="Arial" w:hAnsi="Arial" w:cs="Arial"/>
                <w:sz w:val="18"/>
              </w:rPr>
              <w:t>D010</w:t>
            </w:r>
          </w:p>
          <w:p w14:paraId="4739AF67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4A1425">
              <w:rPr>
                <w:rFonts w:ascii="Arial" w:hAnsi="Arial" w:cs="Arial"/>
                <w:sz w:val="18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EDF2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NOTE 1</w:t>
            </w:r>
          </w:p>
        </w:tc>
      </w:tr>
      <w:tr w:rsidR="002257BD" w:rsidRPr="004A1425" w14:paraId="74C23181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D4E4" w14:textId="77777777" w:rsidR="002257BD" w:rsidRPr="004A1425" w:rsidRDefault="002257BD" w:rsidP="00510EF9">
            <w:pPr>
              <w:pStyle w:val="TAL"/>
            </w:pPr>
            <w:r w:rsidRPr="004A1425">
              <w:t>5.2.3.2.11_1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08BE" w14:textId="77777777" w:rsidR="002257BD" w:rsidRPr="004A1425" w:rsidRDefault="002257BD" w:rsidP="00510EF9">
            <w:pPr>
              <w:pStyle w:val="TAL"/>
            </w:pPr>
            <w:r w:rsidRPr="004A1425">
              <w:t xml:space="preserve">4Rx TDD FR1 PDSCH Single-DCI based SDM scheme performance - </w:t>
            </w:r>
            <w:r w:rsidRPr="004A1425">
              <w:rPr>
                <w:lang w:eastAsia="ja-JP"/>
              </w:rPr>
              <w:t>2</w:t>
            </w:r>
            <w:r w:rsidRPr="004A1425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39A9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0407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4F4C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rPr>
                <w:bCs/>
                <w:iCs/>
              </w:rPr>
              <w:t>single DCI based spatial division multiplexing scheme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C66B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A600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9D4CCDE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0FA2" w14:textId="77777777" w:rsidR="002257BD" w:rsidRPr="004A1425" w:rsidRDefault="002257BD" w:rsidP="00510EF9">
            <w:pPr>
              <w:pStyle w:val="TAL"/>
            </w:pPr>
            <w:r w:rsidRPr="004A1425">
              <w:t>5.2.3.2.12_1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97BC" w14:textId="77777777" w:rsidR="002257BD" w:rsidRPr="004A1425" w:rsidRDefault="002257BD" w:rsidP="00510EF9">
            <w:pPr>
              <w:pStyle w:val="TAL"/>
            </w:pPr>
            <w:r w:rsidRPr="004A1425">
              <w:t>4Rx TDD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F7FD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85F1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C113c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5102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t>multi-DCI based multi-TRP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8720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C8D1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6628EA65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63C5" w14:textId="77777777" w:rsidR="002257BD" w:rsidRPr="004A1425" w:rsidRDefault="002257BD" w:rsidP="00510EF9">
            <w:pPr>
              <w:pStyle w:val="TAL"/>
            </w:pPr>
            <w:r w:rsidRPr="004A1425">
              <w:t>5.2.3.2.13_1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77F9" w14:textId="77777777" w:rsidR="002257BD" w:rsidRPr="004A1425" w:rsidRDefault="002257BD" w:rsidP="00510EF9">
            <w:pPr>
              <w:pStyle w:val="TAL"/>
            </w:pPr>
            <w:r w:rsidRPr="004A1425">
              <w:t>4Rx TDD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6B98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5B6A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C114c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F05D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rPr>
                <w:bCs/>
                <w:iCs/>
              </w:rPr>
              <w:t>single DCI based FDMSchemeA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E732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209C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279405F4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09D8" w14:textId="77777777" w:rsidR="002257BD" w:rsidRPr="004A1425" w:rsidRDefault="002257BD" w:rsidP="00510EF9">
            <w:pPr>
              <w:pStyle w:val="TAL"/>
            </w:pPr>
            <w:r w:rsidRPr="004A1425">
              <w:t>5.2.3.2.14_1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858D" w14:textId="77777777" w:rsidR="002257BD" w:rsidRPr="004A1425" w:rsidRDefault="002257BD" w:rsidP="00510EF9">
            <w:pPr>
              <w:pStyle w:val="TAL"/>
            </w:pPr>
            <w:r w:rsidRPr="004A1425">
              <w:t>4Rx TDD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4325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C2E0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DC73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t>single-DCI based inter-slot TDM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EFC9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BADA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4677215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236D" w14:textId="77777777" w:rsidR="002257BD" w:rsidRPr="004A1425" w:rsidRDefault="002257BD" w:rsidP="00510EF9">
            <w:pPr>
              <w:pStyle w:val="TAL"/>
            </w:pPr>
            <w:r w:rsidRPr="004A1425">
              <w:t>5.2A.2.1.1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F8DE" w14:textId="77777777" w:rsidR="002257BD" w:rsidRPr="004A1425" w:rsidRDefault="002257BD" w:rsidP="00510EF9">
            <w:pPr>
              <w:pStyle w:val="TAL"/>
            </w:pPr>
            <w:r w:rsidRPr="004A1425">
              <w:t>2Rx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489F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CBC9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B790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2DLCA but not supporting 4Rx UE capability on any</w:t>
            </w:r>
            <w:r>
              <w:rPr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C51C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AD0B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21562F21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8FD5" w14:textId="77777777" w:rsidR="002257BD" w:rsidRPr="004A1425" w:rsidRDefault="002257BD" w:rsidP="00510EF9">
            <w:pPr>
              <w:pStyle w:val="TAL"/>
            </w:pPr>
            <w:r w:rsidRPr="004A1425">
              <w:t>5.2A.2.1.2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B021" w14:textId="77777777" w:rsidR="002257BD" w:rsidRPr="004A1425" w:rsidRDefault="002257BD" w:rsidP="00510EF9">
            <w:pPr>
              <w:pStyle w:val="TAL"/>
            </w:pPr>
            <w:r w:rsidRPr="004A1425">
              <w:t>2Rx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9BFB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DCA6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BEE0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4083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B0B8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5D88A71A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C5E2" w14:textId="77777777" w:rsidR="002257BD" w:rsidRPr="004A1425" w:rsidRDefault="002257BD" w:rsidP="00510EF9">
            <w:pPr>
              <w:pStyle w:val="TAL"/>
            </w:pPr>
            <w:r w:rsidRPr="004A1425">
              <w:t>5.2A.2.1.3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1EC1" w14:textId="77777777" w:rsidR="002257BD" w:rsidRPr="004A1425" w:rsidRDefault="002257BD" w:rsidP="00510EF9">
            <w:pPr>
              <w:pStyle w:val="TAL"/>
            </w:pPr>
            <w:r w:rsidRPr="004A1425">
              <w:t>2Rx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C009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F5A7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0673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4DLCA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2A25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820B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5BCE1AC1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78BE" w14:textId="77777777" w:rsidR="002257BD" w:rsidRPr="004A1425" w:rsidRDefault="002257BD" w:rsidP="00510EF9">
            <w:pPr>
              <w:pStyle w:val="TAL"/>
            </w:pPr>
            <w:r w:rsidRPr="004A1425">
              <w:t>5.2A.2.2.1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0B3B" w14:textId="77777777" w:rsidR="002257BD" w:rsidRPr="004A1425" w:rsidRDefault="002257BD" w:rsidP="00510EF9">
            <w:pPr>
              <w:pStyle w:val="TAL"/>
            </w:pPr>
            <w:r w:rsidRPr="004A1425">
              <w:t>2Rx PDSCH Demodulation Performance for CA with power imbalance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BA16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CE29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C017j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D196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2DLCA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4766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E003a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0114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6E975916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4AB0" w14:textId="77777777" w:rsidR="002257BD" w:rsidRPr="004A1425" w:rsidRDefault="002257BD" w:rsidP="00510EF9">
            <w:pPr>
              <w:pStyle w:val="TAL"/>
            </w:pPr>
            <w:r w:rsidRPr="004A1425">
              <w:t>5.2A.2.2.2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FCFB" w14:textId="77777777" w:rsidR="002257BD" w:rsidRPr="004A1425" w:rsidRDefault="002257BD" w:rsidP="00510EF9">
            <w:pPr>
              <w:pStyle w:val="TAL"/>
            </w:pPr>
            <w:r w:rsidRPr="004A1425">
              <w:t>2Rx PDSCH Demodulation Performance for CA with power imbalance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081E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460E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7B27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4894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458F" w14:textId="77777777" w:rsidR="002257BD" w:rsidRPr="004A1425" w:rsidRDefault="002257BD" w:rsidP="00510EF9">
            <w:pPr>
              <w:pStyle w:val="TAL"/>
            </w:pPr>
            <w:r w:rsidRPr="004A1425">
              <w:t>NOTE 1</w:t>
            </w:r>
          </w:p>
        </w:tc>
      </w:tr>
      <w:tr w:rsidR="002257BD" w:rsidRPr="004A1425" w14:paraId="5D47732B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8E8A" w14:textId="77777777" w:rsidR="002257BD" w:rsidRPr="004A1425" w:rsidRDefault="002257BD" w:rsidP="00510EF9">
            <w:pPr>
              <w:pStyle w:val="TAL"/>
            </w:pPr>
            <w:r w:rsidRPr="004A1425">
              <w:t>5.2A.2.2.3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D30" w14:textId="77777777" w:rsidR="002257BD" w:rsidRPr="004A1425" w:rsidRDefault="002257BD" w:rsidP="00510EF9">
            <w:pPr>
              <w:pStyle w:val="TAL"/>
            </w:pPr>
            <w:r w:rsidRPr="004A1425">
              <w:t>2Rx PDSCH Demodulation Performance for CA with power imbalance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C818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42DF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2C1F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4DLCA but not supporting 4Rx UE capability on any 4CCs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6334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6F60" w14:textId="77777777" w:rsidR="002257BD" w:rsidRPr="004A1425" w:rsidRDefault="002257BD" w:rsidP="00510EF9">
            <w:pPr>
              <w:pStyle w:val="TAL"/>
            </w:pPr>
            <w:r w:rsidRPr="004A1425">
              <w:t>NOTE 1</w:t>
            </w:r>
          </w:p>
        </w:tc>
      </w:tr>
      <w:tr w:rsidR="002257BD" w:rsidRPr="004A1425" w14:paraId="72EE2F42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196C" w14:textId="77777777" w:rsidR="002257BD" w:rsidRPr="004A1425" w:rsidRDefault="002257BD" w:rsidP="00510EF9">
            <w:pPr>
              <w:pStyle w:val="TAL"/>
            </w:pPr>
            <w:r w:rsidRPr="004A1425">
              <w:t>5.2A.3.1.1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0281" w14:textId="77777777" w:rsidR="002257BD" w:rsidRPr="004A1425" w:rsidRDefault="002257BD" w:rsidP="00510EF9">
            <w:pPr>
              <w:pStyle w:val="TAL"/>
            </w:pPr>
            <w:r w:rsidRPr="004A1425">
              <w:t>4Rx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C02A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F908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5F5A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2DLCA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E96B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9306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4939AD29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EE43" w14:textId="77777777" w:rsidR="002257BD" w:rsidRPr="004A1425" w:rsidRDefault="002257BD" w:rsidP="00510EF9">
            <w:pPr>
              <w:pStyle w:val="TAL"/>
            </w:pPr>
            <w:r w:rsidRPr="004A1425">
              <w:lastRenderedPageBreak/>
              <w:t>5.2A.3.1.2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60C5" w14:textId="77777777" w:rsidR="002257BD" w:rsidRPr="004A1425" w:rsidRDefault="002257BD" w:rsidP="00510EF9">
            <w:pPr>
              <w:pStyle w:val="TAL"/>
            </w:pPr>
            <w:r w:rsidRPr="004A1425">
              <w:t>4Rx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5D00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B78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4029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3DLCA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2C73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2386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A34A472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E3CC" w14:textId="77777777" w:rsidR="002257BD" w:rsidRPr="004A1425" w:rsidRDefault="002257BD" w:rsidP="00510EF9">
            <w:pPr>
              <w:pStyle w:val="TAL"/>
            </w:pPr>
            <w:r w:rsidRPr="004A1425">
              <w:t>5.2A.3.1.3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E425" w14:textId="77777777" w:rsidR="002257BD" w:rsidRPr="004A1425" w:rsidRDefault="002257BD" w:rsidP="00510EF9">
            <w:pPr>
              <w:pStyle w:val="TAL"/>
            </w:pPr>
            <w:r w:rsidRPr="004A1425">
              <w:t>4Rx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53E1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C2EB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8598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4DLCA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D1FD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B27A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566F0182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971C" w14:textId="77777777" w:rsidR="002257BD" w:rsidRPr="004A1425" w:rsidRDefault="002257BD" w:rsidP="00510EF9">
            <w:pPr>
              <w:pStyle w:val="TAL"/>
            </w:pPr>
            <w:r w:rsidRPr="004A1425">
              <w:t>5.2A.3A.1.1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E404" w14:textId="77777777" w:rsidR="002257BD" w:rsidRPr="004A1425" w:rsidRDefault="002257BD" w:rsidP="00510EF9">
            <w:pPr>
              <w:pStyle w:val="TAL"/>
            </w:pPr>
            <w:r w:rsidRPr="004A1425">
              <w:t>2Rx-4Rx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34EF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999A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8E8D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2DLCA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7663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9286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20BA0275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C877" w14:textId="77777777" w:rsidR="002257BD" w:rsidRPr="004A1425" w:rsidRDefault="002257BD" w:rsidP="00510EF9">
            <w:pPr>
              <w:pStyle w:val="TAL"/>
            </w:pPr>
            <w:r w:rsidRPr="004A1425">
              <w:t>5.2A.3A.1.2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812E" w14:textId="77777777" w:rsidR="002257BD" w:rsidRPr="004A1425" w:rsidRDefault="002257BD" w:rsidP="00510EF9">
            <w:pPr>
              <w:pStyle w:val="TAL"/>
            </w:pPr>
            <w:r w:rsidRPr="004A1425">
              <w:t>2Rx-4Rx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969B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8A6E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7ACB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3DLCA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BFF9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819B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6F3D09D5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12C1" w14:textId="77777777" w:rsidR="002257BD" w:rsidRPr="004A1425" w:rsidRDefault="002257BD" w:rsidP="00510EF9">
            <w:pPr>
              <w:pStyle w:val="TAL"/>
            </w:pPr>
            <w:r w:rsidRPr="004A1425">
              <w:t>5.2A.3A.1.3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3E31" w14:textId="77777777" w:rsidR="002257BD" w:rsidRPr="004A1425" w:rsidRDefault="002257BD" w:rsidP="00510EF9">
            <w:pPr>
              <w:pStyle w:val="TAL"/>
            </w:pPr>
            <w:r w:rsidRPr="004A1425">
              <w:t>2Rx-4Rx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D3F7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6F70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0B2F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4DLCA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C858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8945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390BF18E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348E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5.3.2.1.1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EEF2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2Rx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9F12" w14:textId="77777777" w:rsidR="002257BD" w:rsidRPr="004A1425" w:rsidRDefault="002257BD" w:rsidP="00510EF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3142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81E6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34FE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9EFB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02C3788B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9D6B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5.3.2.1.2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DAA0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2Rx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1447" w14:textId="77777777" w:rsidR="002257BD" w:rsidRPr="004A1425" w:rsidRDefault="002257BD" w:rsidP="00510EF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ADDA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57AB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0FBF0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DE3D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6B8BA988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30AF" w14:textId="77777777" w:rsidR="002257BD" w:rsidRPr="004A1425" w:rsidRDefault="002257BD" w:rsidP="00510EF9">
            <w:pPr>
              <w:pStyle w:val="TAL"/>
            </w:pPr>
            <w:r w:rsidRPr="004A1425">
              <w:t>5.3.2.1.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684A" w14:textId="77777777" w:rsidR="002257BD" w:rsidRPr="004A1425" w:rsidRDefault="002257BD" w:rsidP="00510EF9">
            <w:pPr>
              <w:pStyle w:val="TAL"/>
            </w:pPr>
            <w:r w:rsidRPr="004A1425">
              <w:t xml:space="preserve">2Rx FDD FR1 PDCCH </w:t>
            </w:r>
            <w:r w:rsidRPr="004A1425">
              <w:rPr>
                <w:rFonts w:cs="Arial"/>
                <w:szCs w:val="22"/>
              </w:rPr>
              <w:t xml:space="preserve">1 Tx antenna performance for </w:t>
            </w:r>
            <w:r w:rsidRPr="004A1425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D0FF" w14:textId="77777777" w:rsidR="002257BD" w:rsidRPr="004A1425" w:rsidRDefault="002257BD" w:rsidP="00510EF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B90E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C088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0FA6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Long DRX Cycle and DRX adaptation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2AAC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DA61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0CB634F8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3AEA1" w14:textId="77777777" w:rsidR="002257BD" w:rsidRPr="004A1425" w:rsidRDefault="002257BD" w:rsidP="00510EF9">
            <w:pPr>
              <w:pStyle w:val="TAL"/>
            </w:pPr>
            <w:r w:rsidRPr="004A1425">
              <w:t>5.3.2.2.1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49CE" w14:textId="77777777" w:rsidR="002257BD" w:rsidRPr="004A1425" w:rsidRDefault="002257BD" w:rsidP="00510EF9">
            <w:pPr>
              <w:pStyle w:val="TAL"/>
            </w:pPr>
            <w:r w:rsidRPr="004A1425">
              <w:t>2Rx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2C37" w14:textId="77777777" w:rsidR="002257BD" w:rsidRPr="004A1425" w:rsidRDefault="002257BD" w:rsidP="00510EF9">
            <w:pPr>
              <w:pStyle w:val="TAC"/>
              <w:rPr>
                <w:rFonts w:eastAsia="SimSu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25A8" w14:textId="77777777" w:rsidR="002257BD" w:rsidRPr="004A1425" w:rsidRDefault="002257BD" w:rsidP="00510EF9">
            <w:pPr>
              <w:pStyle w:val="TAL"/>
              <w:rPr>
                <w:rFonts w:eastAsia="SimSun"/>
              </w:rPr>
            </w:pPr>
            <w:r w:rsidRPr="004A1425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522F" w14:textId="77777777" w:rsidR="002257BD" w:rsidRPr="004A1425" w:rsidRDefault="002257BD" w:rsidP="00510EF9">
            <w:pPr>
              <w:pStyle w:val="TAL"/>
              <w:rPr>
                <w:rFonts w:eastAsia="SimSu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98BC" w14:textId="77777777" w:rsidR="002257BD" w:rsidRPr="004A1425" w:rsidRDefault="002257BD" w:rsidP="00510EF9">
            <w:pPr>
              <w:pStyle w:val="TAL"/>
              <w:rPr>
                <w:rFonts w:eastAsia="SimSu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3EF6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6E1A8D32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ABA27" w14:textId="77777777" w:rsidR="002257BD" w:rsidRPr="004A1425" w:rsidRDefault="002257BD" w:rsidP="00510EF9">
            <w:pPr>
              <w:pStyle w:val="TAL"/>
            </w:pPr>
            <w:r w:rsidRPr="004A1425">
              <w:t>5.3.2.2.2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3C84" w14:textId="77777777" w:rsidR="002257BD" w:rsidRPr="004A1425" w:rsidRDefault="002257BD" w:rsidP="00510EF9">
            <w:pPr>
              <w:pStyle w:val="TAL"/>
            </w:pPr>
            <w:r w:rsidRPr="004A1425">
              <w:t>2Rx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5F54" w14:textId="77777777" w:rsidR="002257BD" w:rsidRPr="004A1425" w:rsidRDefault="002257BD" w:rsidP="00510EF9">
            <w:pPr>
              <w:pStyle w:val="TAC"/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0F61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CB6F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614E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AA1A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</w:p>
        </w:tc>
      </w:tr>
      <w:tr w:rsidR="002257BD" w:rsidRPr="004A1425" w14:paraId="6FF42557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AAA2" w14:textId="77777777" w:rsidR="002257BD" w:rsidRPr="004A1425" w:rsidRDefault="002257BD" w:rsidP="00510EF9">
            <w:pPr>
              <w:pStyle w:val="TAL"/>
            </w:pPr>
            <w:r w:rsidRPr="004A1425">
              <w:t>5.3.2.2.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B8E2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  <w:szCs w:val="22"/>
              </w:rPr>
              <w:t xml:space="preserve">2Rx TDD FR1 PDCCH 1 Tx antenna performance for </w:t>
            </w:r>
            <w:r w:rsidRPr="004A1425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7A23" w14:textId="77777777" w:rsidR="002257BD" w:rsidRPr="004A1425" w:rsidRDefault="002257BD" w:rsidP="00510EF9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</w:t>
            </w:r>
            <w:r w:rsidRPr="004A1425">
              <w:rPr>
                <w:rFonts w:eastAsia="SimSun" w:cs="Arial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67DB" w14:textId="77777777" w:rsidR="002257BD" w:rsidRPr="004A1425" w:rsidRDefault="002257BD" w:rsidP="00510EF9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C089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1FEA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and Long DRX Cycle and DRX adaptation but not supporting TDD bands with </w:t>
            </w:r>
            <w:r w:rsidRPr="004A1425">
              <w:rPr>
                <w:rFonts w:eastAsia="SimSun"/>
                <w:lang w:eastAsia="zh-CN"/>
              </w:rPr>
              <w:t>4</w:t>
            </w:r>
            <w:r w:rsidRPr="004A1425">
              <w:rPr>
                <w:lang w:eastAsia="zh-CN"/>
              </w:rPr>
              <w:t>Rx UE capability</w:t>
            </w:r>
            <w:r w:rsidRPr="004A1425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284D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F913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</w:p>
        </w:tc>
      </w:tr>
      <w:tr w:rsidR="002257BD" w:rsidRPr="004A1425" w14:paraId="15BAD9B3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79D6" w14:textId="77777777" w:rsidR="002257BD" w:rsidRPr="004A1425" w:rsidRDefault="002257BD" w:rsidP="00510EF9">
            <w:pPr>
              <w:pStyle w:val="TAL"/>
            </w:pPr>
            <w:r w:rsidRPr="004A1425">
              <w:t>5.3.3.1.1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CAB5" w14:textId="77777777" w:rsidR="002257BD" w:rsidRPr="004A1425" w:rsidRDefault="002257BD" w:rsidP="00510EF9">
            <w:pPr>
              <w:pStyle w:val="TAL"/>
            </w:pPr>
            <w:r w:rsidRPr="004A1425">
              <w:t>4Rx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2B91" w14:textId="77777777" w:rsidR="002257BD" w:rsidRPr="004A1425" w:rsidRDefault="002257BD" w:rsidP="00510EF9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1AC9" w14:textId="77777777" w:rsidR="002257BD" w:rsidRPr="004A1425" w:rsidRDefault="002257BD" w:rsidP="00510EF9">
            <w:pPr>
              <w:pStyle w:val="TAL"/>
            </w:pPr>
            <w:r w:rsidRPr="004A1425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8B4E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4F399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FA44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</w:p>
        </w:tc>
      </w:tr>
      <w:tr w:rsidR="002257BD" w:rsidRPr="004A1425" w14:paraId="262DA387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5715" w14:textId="77777777" w:rsidR="002257BD" w:rsidRPr="004A1425" w:rsidRDefault="002257BD" w:rsidP="00510EF9">
            <w:pPr>
              <w:pStyle w:val="TAL"/>
            </w:pPr>
            <w:r w:rsidRPr="004A1425">
              <w:t>5.3.3.1.2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9D2A" w14:textId="77777777" w:rsidR="002257BD" w:rsidRPr="004A1425" w:rsidRDefault="002257BD" w:rsidP="00510EF9">
            <w:pPr>
              <w:pStyle w:val="TAL"/>
            </w:pPr>
            <w:r w:rsidRPr="004A1425">
              <w:t>4Rx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3A9D" w14:textId="77777777" w:rsidR="002257BD" w:rsidRPr="004A1425" w:rsidRDefault="002257BD" w:rsidP="00510EF9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5127" w14:textId="77777777" w:rsidR="002257BD" w:rsidRPr="004A1425" w:rsidRDefault="002257BD" w:rsidP="00510EF9">
            <w:pPr>
              <w:pStyle w:val="TAL"/>
            </w:pPr>
            <w:r w:rsidRPr="004A1425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473F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FBF4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7EBB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</w:p>
        </w:tc>
      </w:tr>
      <w:tr w:rsidR="002257BD" w:rsidRPr="004A1425" w14:paraId="3592282A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327B" w14:textId="77777777" w:rsidR="002257BD" w:rsidRPr="004A1425" w:rsidRDefault="002257BD" w:rsidP="00510EF9">
            <w:pPr>
              <w:pStyle w:val="TAL"/>
            </w:pPr>
            <w:r w:rsidRPr="004A1425">
              <w:t>5.3.3.1.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7A9E" w14:textId="77777777" w:rsidR="002257BD" w:rsidRPr="004A1425" w:rsidRDefault="002257BD" w:rsidP="00510EF9">
            <w:pPr>
              <w:pStyle w:val="TAL"/>
            </w:pPr>
            <w:r w:rsidRPr="004A1425">
              <w:t xml:space="preserve">4Rx FDD FR1 PDCCH </w:t>
            </w:r>
            <w:r w:rsidRPr="004A1425">
              <w:rPr>
                <w:rFonts w:cs="Arial"/>
                <w:szCs w:val="22"/>
              </w:rPr>
              <w:t xml:space="preserve">1 Tx antenna performance for </w:t>
            </w:r>
            <w:r w:rsidRPr="004A1425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C262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1248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C090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FE1E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  <w:r w:rsidRPr="004A1425">
              <w:t xml:space="preserve"> </w:t>
            </w:r>
            <w:r w:rsidRPr="004A1425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93F2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9CF4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</w:p>
        </w:tc>
      </w:tr>
      <w:tr w:rsidR="002257BD" w:rsidRPr="004A1425" w14:paraId="0D4C67F1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9FD6" w14:textId="77777777" w:rsidR="002257BD" w:rsidRPr="004A1425" w:rsidRDefault="002257BD" w:rsidP="00510EF9">
            <w:pPr>
              <w:pStyle w:val="TAL"/>
            </w:pPr>
            <w:r w:rsidRPr="004A1425">
              <w:lastRenderedPageBreak/>
              <w:t>5.3.3.2.1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A0A6" w14:textId="77777777" w:rsidR="002257BD" w:rsidRPr="004A1425" w:rsidRDefault="002257BD" w:rsidP="00510EF9">
            <w:pPr>
              <w:pStyle w:val="TAL"/>
            </w:pPr>
            <w:r w:rsidRPr="004A1425">
              <w:t>4Rx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2B3DB" w14:textId="77777777" w:rsidR="002257BD" w:rsidRPr="004A1425" w:rsidRDefault="002257BD" w:rsidP="00510EF9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B133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C6CB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4EB6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646C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</w:p>
        </w:tc>
      </w:tr>
      <w:tr w:rsidR="002257BD" w:rsidRPr="004A1425" w14:paraId="3573556E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40D2" w14:textId="77777777" w:rsidR="002257BD" w:rsidRPr="004A1425" w:rsidRDefault="002257BD" w:rsidP="00510EF9">
            <w:pPr>
              <w:pStyle w:val="TAL"/>
            </w:pPr>
            <w:r w:rsidRPr="004A1425">
              <w:t>5.3.3.2.2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A1EF" w14:textId="77777777" w:rsidR="002257BD" w:rsidRPr="004A1425" w:rsidRDefault="002257BD" w:rsidP="00510EF9">
            <w:pPr>
              <w:pStyle w:val="TAL"/>
            </w:pPr>
            <w:r w:rsidRPr="004A1425">
              <w:t>4Rx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525F" w14:textId="77777777" w:rsidR="002257BD" w:rsidRPr="004A1425" w:rsidRDefault="002257BD" w:rsidP="00510EF9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8ECC9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D8E6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CF6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EF05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1085E509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22CC" w14:textId="77777777" w:rsidR="002257BD" w:rsidRPr="004A1425" w:rsidRDefault="002257BD" w:rsidP="00510EF9">
            <w:pPr>
              <w:pStyle w:val="TAL"/>
            </w:pPr>
            <w:r w:rsidRPr="004A1425">
              <w:t>5.3.3.2.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AAAC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  <w:szCs w:val="22"/>
                <w:lang w:eastAsia="zh-CN"/>
              </w:rPr>
              <w:t>4</w:t>
            </w:r>
            <w:r w:rsidRPr="004A1425">
              <w:rPr>
                <w:rFonts w:cs="Arial"/>
                <w:szCs w:val="22"/>
              </w:rPr>
              <w:t xml:space="preserve">Rx TDD FR1 PDCCH 1 Tx antenna performance for </w:t>
            </w:r>
            <w:r w:rsidRPr="004A1425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7C05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CF77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C091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E79D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  <w:r w:rsidRPr="004A1425">
              <w:t xml:space="preserve"> </w:t>
            </w:r>
            <w:r w:rsidRPr="004A1425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54A3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F2EB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116D3076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3E91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</w:rPr>
              <w:t>5.5.1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38A3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97B7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FA6E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E3B95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UEs supporting 5GS FDD FR1 or TDD FR1</w:t>
            </w:r>
            <w:r w:rsidRPr="004A1425">
              <w:t xml:space="preserve"> (SA)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9313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0AF738D7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D009</w:t>
            </w:r>
          </w:p>
          <w:p w14:paraId="494C4A06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B1AF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C562C42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E6F3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5.5A.1.1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C814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FR1 Sustained downlink data rate performance for CA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6BE6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3F14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C001e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CB04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UEs supporting 5GS FDD FR1 or TDD FR1</w:t>
            </w:r>
            <w:r w:rsidRPr="004A1425">
              <w:t xml:space="preserve"> (SA) and supporting 2DLCA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2FE6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E016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3D0F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28F4CAD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ECC894" w14:textId="77777777" w:rsidR="002257BD" w:rsidRPr="004A1425" w:rsidRDefault="002257BD" w:rsidP="00510EF9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6D79F1E" w14:textId="77777777" w:rsidR="002257BD" w:rsidRPr="004A1425" w:rsidRDefault="002257BD" w:rsidP="00510EF9">
            <w:pPr>
              <w:pStyle w:val="TAL"/>
              <w:rPr>
                <w:b/>
              </w:rPr>
            </w:pPr>
            <w:r w:rsidRPr="004A1425">
              <w:rPr>
                <w:b/>
              </w:rPr>
              <w:t>CSI reporting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003B6E" w14:textId="77777777" w:rsidR="002257BD" w:rsidRPr="004A1425" w:rsidRDefault="002257BD" w:rsidP="00510EF9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F4DCA1" w14:textId="77777777" w:rsidR="002257BD" w:rsidRPr="004A1425" w:rsidRDefault="002257BD" w:rsidP="00510EF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C0D519" w14:textId="77777777" w:rsidR="002257BD" w:rsidRPr="004A1425" w:rsidRDefault="002257BD" w:rsidP="00510EF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BBD3EE" w14:textId="77777777" w:rsidR="002257BD" w:rsidRPr="004A1425" w:rsidRDefault="002257BD" w:rsidP="00510EF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BE45F9" w14:textId="77777777" w:rsidR="002257BD" w:rsidRPr="004A1425" w:rsidRDefault="002257BD" w:rsidP="00510EF9">
            <w:pPr>
              <w:pStyle w:val="TAL"/>
              <w:rPr>
                <w:b/>
              </w:rPr>
            </w:pPr>
          </w:p>
        </w:tc>
      </w:tr>
      <w:tr w:rsidR="002257BD" w:rsidRPr="004A1425" w14:paraId="78533388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8646" w14:textId="77777777" w:rsidR="002257BD" w:rsidRPr="004A1425" w:rsidRDefault="002257BD" w:rsidP="00510EF9">
            <w:pPr>
              <w:pStyle w:val="TAL"/>
              <w:rPr>
                <w:lang w:eastAsia="zh-TW"/>
              </w:rPr>
            </w:pPr>
            <w:r w:rsidRPr="004A1425">
              <w:rPr>
                <w:lang w:eastAsia="zh-TW"/>
              </w:rPr>
              <w:t>6.2.2.1.1.1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52E55" w14:textId="77777777" w:rsidR="002257BD" w:rsidRPr="004A1425" w:rsidRDefault="002257BD" w:rsidP="00510EF9">
            <w:pPr>
              <w:pStyle w:val="TAL"/>
            </w:pPr>
            <w:r w:rsidRPr="004A1425">
              <w:t>2Rx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32F1" w14:textId="77777777" w:rsidR="002257BD" w:rsidRPr="004A1425" w:rsidRDefault="002257BD" w:rsidP="00510EF9">
            <w:pPr>
              <w:pStyle w:val="TAC"/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2D01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56F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B571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91FB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2F020C81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D115" w14:textId="77777777" w:rsidR="002257BD" w:rsidRPr="004A1425" w:rsidRDefault="002257BD" w:rsidP="00510EF9">
            <w:pPr>
              <w:pStyle w:val="TAL"/>
              <w:rPr>
                <w:lang w:eastAsia="zh-TW"/>
              </w:rPr>
            </w:pPr>
            <w:r w:rsidRPr="004A1425">
              <w:t>6.2.2.1.1.2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E307" w14:textId="77777777" w:rsidR="002257BD" w:rsidRPr="004A1425" w:rsidRDefault="002257BD" w:rsidP="00510EF9">
            <w:pPr>
              <w:pStyle w:val="TAL"/>
            </w:pPr>
            <w:r w:rsidRPr="004A1425">
              <w:t>2Rx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598F" w14:textId="77777777" w:rsidR="002257BD" w:rsidRPr="004A1425" w:rsidRDefault="002257BD" w:rsidP="00510EF9">
            <w:pPr>
              <w:pStyle w:val="TAC"/>
            </w:pPr>
            <w:r w:rsidRPr="004A1425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B0DF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2065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A42D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1E3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66305026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7EEF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6.2.2.1.2.1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A15F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2Rx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6772" w14:textId="77777777" w:rsidR="002257BD" w:rsidRPr="004A1425" w:rsidRDefault="002257BD" w:rsidP="00510EF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4128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C4C9C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D58A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D2F2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00D6DA3C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B185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6.2.2.1.2.2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34DA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2Rx FDD FR1 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>periodic subband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5A80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A908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6B26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8971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789D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55CD22AC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CFF1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6.2.2.2.1.1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2779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2Rx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30082" w14:textId="77777777" w:rsidR="002257BD" w:rsidRPr="004A1425" w:rsidRDefault="002257BD" w:rsidP="00510EF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53DE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40EB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45F9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29B1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119D88D9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033E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6.2.2.2.1.2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246F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2Rx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9808" w14:textId="77777777" w:rsidR="002257BD" w:rsidRPr="004A1425" w:rsidRDefault="002257BD" w:rsidP="00510EF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3F59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2E5F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1DC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FC79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2EFE2D18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ACF8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928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2Rx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A56C" w14:textId="77777777" w:rsidR="002257BD" w:rsidRPr="004A1425" w:rsidRDefault="002257BD" w:rsidP="00510EF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F0769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25A0" w14:textId="77777777" w:rsidR="002257BD" w:rsidRPr="004A1425" w:rsidRDefault="002257BD" w:rsidP="00510EF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6D33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23F5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22850984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C94F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6.2.2.2.2.2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C281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2Rx TDD FR1 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>periodic subband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8A6F" w14:textId="77777777" w:rsidR="002257BD" w:rsidRPr="004A1425" w:rsidRDefault="002257BD" w:rsidP="00510EF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8750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D5E0" w14:textId="77777777" w:rsidR="002257BD" w:rsidRPr="004A1425" w:rsidRDefault="002257BD" w:rsidP="00510EF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D163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82BB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3A963FD2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CEAA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lastRenderedPageBreak/>
              <w:t>6.2.3.1.1.1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7350F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t>4Rx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B7078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7446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829C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A8B11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D056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9DABF90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2731" w14:textId="77777777" w:rsidR="002257BD" w:rsidRPr="004A1425" w:rsidRDefault="002257BD" w:rsidP="00510EF9">
            <w:pPr>
              <w:pStyle w:val="TAL"/>
            </w:pPr>
            <w:r w:rsidRPr="004A1425">
              <w:t>6.2.3.1.1.2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5CB6" w14:textId="77777777" w:rsidR="002257BD" w:rsidRPr="004A1425" w:rsidRDefault="002257BD" w:rsidP="00510EF9">
            <w:pPr>
              <w:pStyle w:val="TAL"/>
            </w:pPr>
            <w:r w:rsidRPr="004A1425">
              <w:t>4Rx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B11F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C79A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5AE1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and alternative 64QAM MCS table for PDSCH and CQI table with target BLER of 10^-5</w:t>
            </w:r>
            <w:r w:rsidRPr="004A1425"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2E00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7BB0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3B85CC5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F318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6.2.3.1.2.1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1BC41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4Rx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EFF7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B538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DAB2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9EBB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2B05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00E716FF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D85F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6.2.3.1.2.2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87014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4Rx FDD FR1 aperiodic subband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989E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BEB6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39BD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D788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6E60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6BB4ED00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D801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t>6.2.3.2.1.1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6E03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t>4Rx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519E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DCC9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EE250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E1FD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9953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562FEE84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0FC4" w14:textId="77777777" w:rsidR="002257BD" w:rsidRPr="004A1425" w:rsidRDefault="002257BD" w:rsidP="00510EF9">
            <w:pPr>
              <w:pStyle w:val="TAL"/>
            </w:pPr>
            <w:r w:rsidRPr="004A1425">
              <w:t>6.2.3.2.1.2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81EF" w14:textId="77777777" w:rsidR="002257BD" w:rsidRPr="004A1425" w:rsidRDefault="002257BD" w:rsidP="00510EF9">
            <w:pPr>
              <w:pStyle w:val="TAL"/>
            </w:pPr>
            <w:r w:rsidRPr="004A1425">
              <w:t>4Rx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7C59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49F5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1DDC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and alternative 64QAM MCS table for PDSCH and CQI table with target BLER of 10^-5</w:t>
            </w:r>
            <w:r w:rsidRPr="004A1425"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634D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6DC5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000F4085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1087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C4F6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4Rx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CFADD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E6E5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CDA3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B604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7C16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078554BB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F0B3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100AF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4Rx TDD FR1 aperiodic subband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1224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BD60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04F5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1939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80F7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2ACDE141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4AF9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FF69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2787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2B5B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F636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t>UEs supporting 5GS FR1 and CA (2DL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3946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3375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 xml:space="preserve">Test execution not necessary if </w:t>
            </w:r>
            <w:r w:rsidRPr="004A1425">
              <w:rPr>
                <w:rFonts w:cs="Arial"/>
              </w:rPr>
              <w:t>6.2A.3.1.2</w:t>
            </w:r>
            <w:r w:rsidRPr="004A1425">
              <w:rPr>
                <w:lang w:eastAsia="zh-CN"/>
              </w:rPr>
              <w:t xml:space="preserve"> is executed.</w:t>
            </w:r>
          </w:p>
        </w:tc>
      </w:tr>
      <w:tr w:rsidR="002257BD" w:rsidRPr="004A1425" w14:paraId="16D3D29B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349C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0EC7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CQI reporting accuracy under AWGN conditions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B46C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5BB1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C033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6195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UEs supporting 5GS FR1 and CA (3DL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4129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E017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85EF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 xml:space="preserve">Test execution not necessary if </w:t>
            </w:r>
            <w:r w:rsidRPr="004A1425">
              <w:rPr>
                <w:rFonts w:cs="Arial"/>
              </w:rPr>
              <w:t>6.2A.3.1.3</w:t>
            </w:r>
            <w:r w:rsidRPr="004A1425">
              <w:rPr>
                <w:lang w:eastAsia="zh-CN"/>
              </w:rPr>
              <w:t xml:space="preserve"> is executed.</w:t>
            </w:r>
          </w:p>
        </w:tc>
      </w:tr>
      <w:tr w:rsidR="002257BD" w:rsidRPr="004A1425" w14:paraId="0415EA4B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414D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6.2A.3.1.3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06C5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CQI reporting accuracy under AWGN conditions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82FE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126E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lang w:eastAsia="zh-TW"/>
              </w:rPr>
              <w:t>C036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DCBA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UEs supporting 5GS FR1 and CA (</w:t>
            </w:r>
            <w:r w:rsidRPr="004A1425">
              <w:rPr>
                <w:lang w:eastAsia="zh-TW"/>
              </w:rPr>
              <w:t>4DL CA</w:t>
            </w:r>
            <w:r w:rsidRPr="004A1425">
              <w:rPr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B273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A850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</w:p>
        </w:tc>
      </w:tr>
      <w:tr w:rsidR="002257BD" w:rsidRPr="004A1425" w14:paraId="37532178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0202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6.3.2.1.1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DA7E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2Rx FDD FR1 Single PMI with 4TX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16D2" w14:textId="77777777" w:rsidR="002257BD" w:rsidRPr="004A1425" w:rsidRDefault="002257BD" w:rsidP="00510EF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6AA7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65F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20F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E5EA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69AA4458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BBCF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6.3.2.1.2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A50D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2Rx FDD FR1 Single PMI with 8TX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CE0B" w14:textId="77777777" w:rsidR="002257BD" w:rsidRPr="004A1425" w:rsidRDefault="002257BD" w:rsidP="00510EF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1729B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92D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A5DB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B068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E0F5102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D782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7383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2Rx FDD FR1 Multiple PMI with 16Tx Type I –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47E7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1E31" w14:textId="77777777" w:rsidR="002257BD" w:rsidRPr="004A1425" w:rsidRDefault="002257BD" w:rsidP="00510EF9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1D43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568D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3671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42023D28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B04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6.3.2.1.4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DE1F8" w14:textId="77777777" w:rsidR="002257BD" w:rsidRPr="004A1425" w:rsidRDefault="002257BD" w:rsidP="00510EF9">
            <w:pPr>
              <w:pStyle w:val="TAL"/>
            </w:pPr>
            <w:r w:rsidRPr="004A1425">
              <w:t>2Rx FDD FR1 Single PMI with 32Tx Type I –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A297" w14:textId="77777777" w:rsidR="002257BD" w:rsidRPr="004A1425" w:rsidRDefault="002257BD" w:rsidP="00510EF9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36E0" w14:textId="77777777" w:rsidR="002257BD" w:rsidRPr="004A1425" w:rsidRDefault="002257BD" w:rsidP="00510EF9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9F5CF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D626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4260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641A806D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1107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lastRenderedPageBreak/>
              <w:t>6.3.2.1.5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3028" w14:textId="77777777" w:rsidR="002257BD" w:rsidRPr="004A1425" w:rsidRDefault="002257BD" w:rsidP="00510EF9">
            <w:pPr>
              <w:pStyle w:val="TAL"/>
            </w:pPr>
            <w:r w:rsidRPr="004A1425">
              <w:t>2Rx FDD FR1 Multiple PMI with 16Tx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36B0" w14:textId="77777777" w:rsidR="002257BD" w:rsidRPr="004A1425" w:rsidRDefault="002257BD" w:rsidP="00510EF9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D4B3" w14:textId="77777777" w:rsidR="002257BD" w:rsidRPr="004A1425" w:rsidRDefault="002257BD" w:rsidP="00510EF9">
            <w:pPr>
              <w:pStyle w:val="TAL"/>
              <w:rPr>
                <w:rFonts w:cs="Arial"/>
                <w:lang w:eastAsia="zh-CN"/>
              </w:rPr>
            </w:pPr>
            <w:r w:rsidRPr="004A1425">
              <w:t>C015c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E445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supporting Type II codebook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EDAE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F20B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84D3E62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B175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6.3.2.1.6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C9DD" w14:textId="77777777" w:rsidR="002257BD" w:rsidRPr="004A1425" w:rsidRDefault="002257BD" w:rsidP="00510EF9">
            <w:pPr>
              <w:pStyle w:val="TAL"/>
            </w:pPr>
            <w:r w:rsidRPr="004A1425">
              <w:t>2Rx FDD FR1 Multiple PMI with 16Tx Enhanced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26DD" w14:textId="77777777" w:rsidR="002257BD" w:rsidRPr="004A1425" w:rsidRDefault="002257BD" w:rsidP="00510EF9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9E43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  <w:lang w:eastAsia="zh-CN"/>
              </w:rPr>
              <w:t>C128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5018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 xml:space="preserve">s supporting 5GS FDD FR1 and </w:t>
            </w:r>
            <w:r w:rsidRPr="004A1425">
              <w:rPr>
                <w:rFonts w:cs="Arial"/>
                <w:szCs w:val="18"/>
                <w:lang w:eastAsia="zh-CN"/>
              </w:rPr>
              <w:t>Enhanced Type II codebook with at least 16 ports per CSI-RS resource,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AE2C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6E6E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6E045AA3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404B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6.3.2.2.1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25F7A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2Rx TDD FR1 Single PMI with 4TX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AA2E" w14:textId="77777777" w:rsidR="002257BD" w:rsidRPr="004A1425" w:rsidRDefault="002257BD" w:rsidP="00510EF9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E7EE7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35BD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7AFC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01F9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6FA6CC4D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0D5C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6.3.2.2.2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5CDC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2Rx TDD FR1 Single PMI with 8TX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46FA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C39A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5E29B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33138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142C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5E1534C3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8A86" w14:textId="77777777" w:rsidR="002257BD" w:rsidRPr="004A1425" w:rsidRDefault="002257BD" w:rsidP="00510EF9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6.3.2.2.3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2DE5" w14:textId="77777777" w:rsidR="002257BD" w:rsidRPr="004A1425" w:rsidRDefault="002257BD" w:rsidP="00510EF9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2Rx TDD FR1 Multiple PMI with 16Tx Type1 -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5D5E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BB4F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AF93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6720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36D4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331722E6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FD32" w14:textId="77777777" w:rsidR="002257BD" w:rsidRPr="004A1425" w:rsidRDefault="002257BD" w:rsidP="00510EF9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6.3.2.2.4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57A3" w14:textId="77777777" w:rsidR="002257BD" w:rsidRPr="004A1425" w:rsidRDefault="002257BD" w:rsidP="00510EF9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2Rx TDD FR1 Single PMI with 32Tx Type1 -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AE0E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1E83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4FBE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2927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A40B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8A13B5F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906C" w14:textId="77777777" w:rsidR="002257BD" w:rsidRPr="004A1425" w:rsidRDefault="002257BD" w:rsidP="00510EF9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6.3.2.2.5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41ED" w14:textId="77777777" w:rsidR="002257BD" w:rsidRPr="004A1425" w:rsidRDefault="002257BD" w:rsidP="00510EF9">
            <w:pPr>
              <w:pStyle w:val="TAL"/>
              <w:rPr>
                <w:rFonts w:cs="Arial"/>
                <w:lang w:eastAsia="zh-CN"/>
              </w:rPr>
            </w:pPr>
            <w:r w:rsidRPr="004A1425">
              <w:t>2Rx TDD FR1 Multiple PMI with 16Tx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C789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B394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0251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cs="Arial"/>
              </w:rPr>
              <w:t>and supporting Type II codebook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B730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9D81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20DF68E1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9FB9" w14:textId="77777777" w:rsidR="002257BD" w:rsidRPr="004A1425" w:rsidRDefault="002257BD" w:rsidP="00510EF9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6.3.2.2.6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71EB" w14:textId="77777777" w:rsidR="002257BD" w:rsidRPr="004A1425" w:rsidRDefault="002257BD" w:rsidP="00510EF9">
            <w:pPr>
              <w:pStyle w:val="TAL"/>
            </w:pPr>
            <w:r w:rsidRPr="004A1425">
              <w:t>2Rx TDD FR1 Multiple PMI with 16Tx Enhanced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2BED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D79F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C129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D543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cs="Arial"/>
              </w:rPr>
              <w:t xml:space="preserve">and </w:t>
            </w:r>
            <w:r w:rsidRPr="004A1425">
              <w:rPr>
                <w:rFonts w:cs="Arial"/>
                <w:szCs w:val="18"/>
                <w:lang w:eastAsia="zh-CN"/>
              </w:rPr>
              <w:t xml:space="preserve">Enhanced Type II codebook with at least 16 ports per CSI-RS resource, </w:t>
            </w:r>
            <w:r w:rsidRPr="004A1425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57C2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A74F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07136D72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37C9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EEC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4Rx FDD FR1 Single PMI with 4TX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9964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500C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911B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B436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0968821E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6E2D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8F3365B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71A1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5DE58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4Rx FDD FR1 Single PMI with 8TX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99EF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0FA2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A155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E76F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1DA977F3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6AF7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E3F617C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3CD8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6.3.3.1.3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FE0A5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t>4Rx FDD FR1 Multiple PMI with 16Tx Type I –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D9EE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5DF1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E8A1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288D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47B78EAD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5A70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A58F089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DA57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6.3.3.1.4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2507" w14:textId="77777777" w:rsidR="002257BD" w:rsidRPr="004A1425" w:rsidRDefault="002257BD" w:rsidP="00510EF9">
            <w:pPr>
              <w:pStyle w:val="TAL"/>
            </w:pPr>
            <w:r w:rsidRPr="004A1425">
              <w:t>4Rx FDD FR1 Single PMI with 32Tx Type I –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6D31" w14:textId="77777777" w:rsidR="002257BD" w:rsidRPr="004A1425" w:rsidRDefault="002257BD" w:rsidP="00510EF9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96CB" w14:textId="77777777" w:rsidR="002257BD" w:rsidRPr="004A1425" w:rsidRDefault="002257BD" w:rsidP="00510EF9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A0BE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8ACE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2D07C0C0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5D45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65941806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BB1E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6.3.3.1.5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57C6" w14:textId="77777777" w:rsidR="002257BD" w:rsidRPr="004A1425" w:rsidRDefault="002257BD" w:rsidP="00510EF9">
            <w:pPr>
              <w:pStyle w:val="TAL"/>
            </w:pPr>
            <w:r w:rsidRPr="004A1425">
              <w:t>4Rx FDD FR1 Multiple PMI with 16Tx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13A7" w14:textId="77777777" w:rsidR="002257BD" w:rsidRPr="004A1425" w:rsidRDefault="002257BD" w:rsidP="00510EF9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EDDE" w14:textId="77777777" w:rsidR="002257BD" w:rsidRPr="004A1425" w:rsidRDefault="002257BD" w:rsidP="00510EF9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C017c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55C2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supporting Type II codebook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D3EA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046362B9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F4D9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3DA0295E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8D4B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lastRenderedPageBreak/>
              <w:t>6.3.3.1.6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84C2" w14:textId="77777777" w:rsidR="002257BD" w:rsidRPr="004A1425" w:rsidRDefault="002257BD" w:rsidP="00510EF9">
            <w:pPr>
              <w:pStyle w:val="TAL"/>
            </w:pPr>
            <w:r w:rsidRPr="004A1425">
              <w:t>4Rx FDD FR1 Multiple PMI with 16Tx Enhanced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F2E5" w14:textId="77777777" w:rsidR="002257BD" w:rsidRPr="004A1425" w:rsidRDefault="002257BD" w:rsidP="00510EF9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3519" w14:textId="77777777" w:rsidR="002257BD" w:rsidRPr="004A1425" w:rsidRDefault="002257BD" w:rsidP="00510EF9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C130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EE3B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 xml:space="preserve">s supporting 5GS FDD FR1 and </w:t>
            </w:r>
            <w:r w:rsidRPr="004A1425"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 w:rsidRPr="004A1425"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015C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5EE8FB8A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C429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69CD7D02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D822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7A27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4Rx TDD FR1 Single PMI with 4TX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EFED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350E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651BE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E95F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  <w:p w14:paraId="2B17CB63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61C4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3920E2B0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A9A5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D257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4Rx TDD FR1 Single PMI with 8TX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44AB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5811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7F70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69772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  <w:p w14:paraId="6DFCCD3F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EC1D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28327A1F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3EB9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6.3.3.2.3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0F4F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4Rx TDD FR1 Multiple PMI with 16Tx Type1 -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03D8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4D82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5E7A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37AD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BB06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3D22514D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BFCB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6.3.3.2.4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A1FD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4Rx TDD FR1 Single PMI with 32Tx Type1 -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5F8C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4244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24AF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42B0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301C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26235BA5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DA7A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6.3.3.2.5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5C8D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t>4Rx TDD FR1 Multiple PMI with 16Tx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6C14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39D1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C019c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FF30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UEs supporting 5GS TDD FR1 and supporting Type II codebook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9C71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8A3E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6FB437B5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8ABB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  <w:lang w:eastAsia="zh-CN"/>
              </w:rPr>
              <w:t>6.3.3.2.6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EDD7" w14:textId="77777777" w:rsidR="002257BD" w:rsidRPr="004A1425" w:rsidRDefault="002257BD" w:rsidP="00510EF9">
            <w:pPr>
              <w:pStyle w:val="TAL"/>
            </w:pPr>
            <w:r w:rsidRPr="004A1425">
              <w:t>4Rx TDD FR1 Multiple PMI with 16Tx Enhanced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3D01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186C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  <w:lang w:eastAsia="zh-CN"/>
              </w:rPr>
              <w:t>C131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9E88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UEs supporting 5GS TDD FR1 and </w:t>
            </w:r>
            <w:r w:rsidRPr="004A1425"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 w:rsidRPr="004A1425"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A332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87A9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27A17CA3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085F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6.4.2.1_1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1AD3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2Rx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E34C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C1DC" w14:textId="77777777" w:rsidR="002257BD" w:rsidRPr="004A1425" w:rsidRDefault="002257BD" w:rsidP="00510EF9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FA4E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2C99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AE25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03E7A9CE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3FB8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6.4.2.2_1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731F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2Rx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16112" w14:textId="77777777" w:rsidR="002257BD" w:rsidRPr="004A1425" w:rsidRDefault="002257BD" w:rsidP="00510EF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F690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B213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 xml:space="preserve">s supporting 5GS TDD FR1 </w:t>
            </w:r>
            <w:r w:rsidRPr="004A1425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72D8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B08C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421539AF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E720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6.4.3.1_1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A5AC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</w:rPr>
              <w:t>4Rx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724D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E45D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AF4F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C365B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732DED90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A978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</w:p>
        </w:tc>
      </w:tr>
      <w:tr w:rsidR="002257BD" w:rsidRPr="004A1425" w14:paraId="3A3D9F7E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C74A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6.4.3.2_1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43E1E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4Rx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F5BD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42A1" w14:textId="77777777" w:rsidR="002257BD" w:rsidRPr="004A1425" w:rsidRDefault="002257BD" w:rsidP="00510EF9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F4C7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4B69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  <w:p w14:paraId="50DFE22C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8275" w14:textId="77777777" w:rsidR="002257BD" w:rsidRPr="004A1425" w:rsidRDefault="002257BD" w:rsidP="00510EF9">
            <w:pPr>
              <w:pStyle w:val="TAL"/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2257BD"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72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763377622">
    <w:abstractNumId w:val="19"/>
  </w:num>
  <w:num w:numId="2" w16cid:durableId="579994603">
    <w:abstractNumId w:val="11"/>
  </w:num>
  <w:num w:numId="3" w16cid:durableId="63797615">
    <w:abstractNumId w:val="15"/>
  </w:num>
  <w:num w:numId="4" w16cid:durableId="2000617742">
    <w:abstractNumId w:val="12"/>
  </w:num>
  <w:num w:numId="5" w16cid:durableId="432285415">
    <w:abstractNumId w:val="14"/>
  </w:num>
  <w:num w:numId="6" w16cid:durableId="808859112">
    <w:abstractNumId w:val="16"/>
  </w:num>
  <w:num w:numId="7" w16cid:durableId="1186749812">
    <w:abstractNumId w:val="20"/>
  </w:num>
  <w:num w:numId="8" w16cid:durableId="1892614455">
    <w:abstractNumId w:val="17"/>
  </w:num>
  <w:num w:numId="9" w16cid:durableId="1100177597">
    <w:abstractNumId w:val="10"/>
  </w:num>
  <w:num w:numId="10" w16cid:durableId="1817993622">
    <w:abstractNumId w:val="21"/>
  </w:num>
  <w:num w:numId="11" w16cid:durableId="2124229571">
    <w:abstractNumId w:val="8"/>
  </w:num>
  <w:num w:numId="12" w16cid:durableId="512958854">
    <w:abstractNumId w:val="9"/>
  </w:num>
  <w:num w:numId="13" w16cid:durableId="1187594277">
    <w:abstractNumId w:val="0"/>
  </w:num>
  <w:num w:numId="14" w16cid:durableId="145434773">
    <w:abstractNumId w:val="13"/>
  </w:num>
  <w:num w:numId="15" w16cid:durableId="583337240">
    <w:abstractNumId w:val="18"/>
  </w:num>
  <w:num w:numId="16" w16cid:durableId="729809039">
    <w:abstractNumId w:val="7"/>
  </w:num>
  <w:num w:numId="17" w16cid:durableId="337080065">
    <w:abstractNumId w:val="6"/>
  </w:num>
  <w:num w:numId="18" w16cid:durableId="941298779">
    <w:abstractNumId w:val="5"/>
  </w:num>
  <w:num w:numId="19" w16cid:durableId="704258977">
    <w:abstractNumId w:val="4"/>
  </w:num>
  <w:num w:numId="20" w16cid:durableId="556665000">
    <w:abstractNumId w:val="3"/>
  </w:num>
  <w:num w:numId="21" w16cid:durableId="1172601935">
    <w:abstractNumId w:val="2"/>
  </w:num>
  <w:num w:numId="22" w16cid:durableId="812984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57B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4D05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223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2257BD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257BD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2257B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257B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257B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257BD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2257BD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2257BD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2257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257B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257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57B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257B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2257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257B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2257B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257B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2257B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257BD"/>
    <w:rPr>
      <w:rFonts w:ascii="Times New Roman" w:hAnsi="Times New Roman"/>
      <w:lang w:val="en-GB" w:eastAsia="en-US"/>
    </w:rPr>
  </w:style>
  <w:style w:type="character" w:customStyle="1" w:styleId="B2Car">
    <w:name w:val="B2 Car"/>
    <w:rsid w:val="002257BD"/>
    <w:rPr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2257B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2257B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2257B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2257BD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2257BD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257B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257BD"/>
    <w:rPr>
      <w:rFonts w:ascii="Calibri" w:eastAsia="Calibri" w:hAnsi="Calibri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257B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TACChar">
    <w:name w:val="TAC Char"/>
    <w:qFormat/>
    <w:rsid w:val="002257BD"/>
  </w:style>
  <w:style w:type="character" w:customStyle="1" w:styleId="TALCar">
    <w:name w:val="TAL Car"/>
    <w:qFormat/>
    <w:rsid w:val="002257BD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257BD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2257BD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2257BD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2257BD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2257BD"/>
    <w:rPr>
      <w:rFonts w:ascii="Times New Roman" w:eastAsia="SimSun" w:hAnsi="Times New Roman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2257B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fontstyle01">
    <w:name w:val="fontstyle01"/>
    <w:rsid w:val="002257B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2257BD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2257B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2257B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2257BD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2257BD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2257BD"/>
  </w:style>
  <w:style w:type="character" w:customStyle="1" w:styleId="B2Char1">
    <w:name w:val="B2 Char1"/>
    <w:rsid w:val="002257BD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rsid w:val="002257B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2257BD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2257B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rsid w:val="002257B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uiPriority w:val="99"/>
    <w:rsid w:val="002257BD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ListBullet2Char">
    <w:name w:val="List Bullet 2 Char"/>
    <w:link w:val="ListBullet2"/>
    <w:rsid w:val="002257BD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2257BD"/>
    <w:rPr>
      <w:rFonts w:eastAsia="Times New Roman"/>
      <w:color w:val="FF0000"/>
    </w:rPr>
  </w:style>
  <w:style w:type="character" w:styleId="PageNumber">
    <w:name w:val="page number"/>
    <w:qFormat/>
    <w:rsid w:val="002257BD"/>
  </w:style>
  <w:style w:type="character" w:customStyle="1" w:styleId="FooterChar">
    <w:name w:val="Footer Char"/>
    <w:link w:val="Footer"/>
    <w:rsid w:val="002257BD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qFormat/>
    <w:locked/>
    <w:rsid w:val="002257BD"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Normal"/>
    <w:link w:val="TALCharCharChar"/>
    <w:rsid w:val="002257B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2257BD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2257BD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2257B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257B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257B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257BD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  <w:rsid w:val="002257BD"/>
  </w:style>
  <w:style w:type="paragraph" w:customStyle="1" w:styleId="Separation">
    <w:name w:val="Separation"/>
    <w:basedOn w:val="Heading1"/>
    <w:next w:val="Normal"/>
    <w:uiPriority w:val="99"/>
    <w:rsid w:val="002257B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</w:rPr>
  </w:style>
  <w:style w:type="paragraph" w:customStyle="1" w:styleId="msonormal0">
    <w:name w:val="msonormal"/>
    <w:basedOn w:val="Normal"/>
    <w:uiPriority w:val="99"/>
    <w:rsid w:val="002257B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14</Pages>
  <Words>4603</Words>
  <Characters>26241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9</cp:revision>
  <cp:lastPrinted>1900-01-01T08:00:00Z</cp:lastPrinted>
  <dcterms:created xsi:type="dcterms:W3CDTF">2020-02-03T08:32:00Z</dcterms:created>
  <dcterms:modified xsi:type="dcterms:W3CDTF">2022-11-05T08:57:00Z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R5-226665</vt:lpwstr>
  </property>
  <property fmtid="{D5CDD505-2E9C-101B-9397-08002B2CF9AE}" pid="10" name="Spec#">
    <vt:lpwstr>38.522</vt:lpwstr>
  </property>
  <property fmtid="{D5CDD505-2E9C-101B-9397-08002B2CF9AE}" pid="11" name="Cr#">
    <vt:lpwstr>0219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Applicability of NSA CA test cases</vt:lpwstr>
  </property>
  <property fmtid="{D5CDD505-2E9C-101B-9397-08002B2CF9AE}" pid="15" name="SourceIfWg">
    <vt:lpwstr>Qualcomm Israel Ltd.</vt:lpwstr>
  </property>
  <property fmtid="{D5CDD505-2E9C-101B-9397-08002B2CF9AE}" pid="16" name="SourceIfTsg">
    <vt:lpwstr/>
  </property>
  <property fmtid="{D5CDD505-2E9C-101B-9397-08002B2CF9AE}" pid="17" name="RelatedWis">
    <vt:lpwstr>TEI16_Test, NR_perf_enh-UEConTest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